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706CB" w14:textId="6CFB781F" w:rsidR="00FA614B" w:rsidRPr="00EF698B" w:rsidRDefault="00FA614B" w:rsidP="00FA614B">
      <w:pPr>
        <w:widowControl w:val="0"/>
        <w:tabs>
          <w:tab w:val="right" w:pos="9639"/>
        </w:tabs>
        <w:spacing w:after="0"/>
        <w:rPr>
          <w:rFonts w:ascii="Arial" w:eastAsia="SimSun" w:hAnsi="Arial"/>
          <w:b/>
          <w:bCs/>
          <w:i/>
          <w:iCs/>
          <w:sz w:val="32"/>
          <w:szCs w:val="32"/>
          <w:lang w:eastAsia="zh-CN"/>
        </w:rPr>
      </w:pPr>
      <w:bookmarkStart w:id="0" w:name="OLE_LINK5"/>
      <w:bookmarkStart w:id="1" w:name="OLE_LINK6"/>
      <w:r w:rsidRPr="4BC92255">
        <w:rPr>
          <w:rFonts w:ascii="Arial" w:eastAsia="SimSun" w:hAnsi="Arial"/>
          <w:b/>
          <w:bCs/>
          <w:sz w:val="24"/>
          <w:szCs w:val="24"/>
        </w:rPr>
        <w:t>3GPP T</w:t>
      </w:r>
      <w:bookmarkStart w:id="2" w:name="_Ref452454252"/>
      <w:bookmarkEnd w:id="2"/>
      <w:r w:rsidRPr="4BC92255">
        <w:rPr>
          <w:rFonts w:ascii="Arial" w:eastAsia="SimSun" w:hAnsi="Arial"/>
          <w:b/>
          <w:bCs/>
          <w:sz w:val="24"/>
          <w:szCs w:val="24"/>
        </w:rPr>
        <w:t>SG-RAN WG4 Meeting #10</w:t>
      </w:r>
      <w:r w:rsidR="00AE36D6">
        <w:rPr>
          <w:rFonts w:ascii="Arial" w:eastAsia="SimSun" w:hAnsi="Arial"/>
          <w:b/>
          <w:bCs/>
          <w:sz w:val="24"/>
          <w:szCs w:val="24"/>
        </w:rPr>
        <w:t>8</w:t>
      </w:r>
      <w:r w:rsidR="00B3114E">
        <w:rPr>
          <w:rFonts w:ascii="Arial" w:eastAsia="SimSun" w:hAnsi="Arial"/>
          <w:b/>
          <w:sz w:val="24"/>
          <w:szCs w:val="24"/>
        </w:rPr>
        <w:t>-bis</w:t>
      </w:r>
      <w:r>
        <w:tab/>
      </w:r>
      <w:r w:rsidRPr="4BC92255">
        <w:rPr>
          <w:rFonts w:ascii="Arial" w:eastAsia="Arial" w:hAnsi="Arial" w:cs="Arial"/>
          <w:sz w:val="24"/>
          <w:szCs w:val="24"/>
        </w:rPr>
        <w:t xml:space="preserve"> </w:t>
      </w:r>
      <w:r w:rsidR="00670AC8" w:rsidRPr="00670AC8">
        <w:rPr>
          <w:rFonts w:ascii="Arial" w:eastAsia="Arial" w:hAnsi="Arial" w:cs="Arial"/>
          <w:b/>
          <w:bCs/>
          <w:sz w:val="24"/>
          <w:szCs w:val="24"/>
        </w:rPr>
        <w:t>R4-2316093</w:t>
      </w:r>
    </w:p>
    <w:bookmarkEnd w:id="0"/>
    <w:bookmarkEnd w:id="1"/>
    <w:p w14:paraId="1528181C" w14:textId="732662B5" w:rsidR="00E20EBF" w:rsidRDefault="00B3114E" w:rsidP="5DA6EF1A">
      <w:pPr>
        <w:spacing w:after="60"/>
        <w:ind w:left="1985" w:hanging="1985"/>
        <w:rPr>
          <w:rFonts w:ascii="Arial" w:eastAsia="SimSun" w:hAnsi="Arial"/>
          <w:b/>
          <w:bCs/>
          <w:sz w:val="24"/>
          <w:szCs w:val="24"/>
        </w:rPr>
      </w:pPr>
      <w:r w:rsidRPr="5DA6EF1A">
        <w:rPr>
          <w:rFonts w:ascii="Arial" w:eastAsia="SimSun" w:hAnsi="Arial"/>
          <w:b/>
          <w:bCs/>
          <w:sz w:val="24"/>
          <w:szCs w:val="24"/>
        </w:rPr>
        <w:t>Xiamen</w:t>
      </w:r>
      <w:r w:rsidR="00E20EBF" w:rsidRPr="5DA6EF1A">
        <w:rPr>
          <w:rFonts w:ascii="Arial" w:eastAsia="SimSun" w:hAnsi="Arial"/>
          <w:b/>
          <w:bCs/>
          <w:sz w:val="24"/>
          <w:szCs w:val="24"/>
        </w:rPr>
        <w:t xml:space="preserve">, </w:t>
      </w:r>
      <w:r w:rsidRPr="5DA6EF1A">
        <w:rPr>
          <w:rFonts w:ascii="Arial" w:eastAsia="SimSun" w:hAnsi="Arial"/>
          <w:b/>
          <w:bCs/>
          <w:sz w:val="24"/>
          <w:szCs w:val="24"/>
        </w:rPr>
        <w:t>China</w:t>
      </w:r>
      <w:r w:rsidR="00E20EBF" w:rsidRPr="5DA6EF1A">
        <w:rPr>
          <w:rFonts w:ascii="Arial" w:eastAsia="SimSun" w:hAnsi="Arial"/>
          <w:b/>
          <w:bCs/>
          <w:sz w:val="24"/>
          <w:szCs w:val="24"/>
        </w:rPr>
        <w:t xml:space="preserve">, </w:t>
      </w:r>
      <w:r w:rsidRPr="5DA6EF1A">
        <w:rPr>
          <w:rFonts w:ascii="Arial" w:eastAsia="SimSun" w:hAnsi="Arial"/>
          <w:b/>
          <w:bCs/>
          <w:sz w:val="24"/>
          <w:szCs w:val="24"/>
        </w:rPr>
        <w:t>October</w:t>
      </w:r>
      <w:r w:rsidR="00E20EBF" w:rsidRPr="5DA6EF1A">
        <w:rPr>
          <w:rFonts w:ascii="Arial" w:eastAsia="SimSun" w:hAnsi="Arial"/>
          <w:b/>
          <w:bCs/>
          <w:sz w:val="24"/>
          <w:szCs w:val="24"/>
        </w:rPr>
        <w:t xml:space="preserve"> </w:t>
      </w:r>
      <w:r w:rsidRPr="5DA6EF1A">
        <w:rPr>
          <w:rFonts w:ascii="Arial" w:eastAsia="SimSun" w:hAnsi="Arial"/>
          <w:b/>
          <w:bCs/>
          <w:sz w:val="24"/>
          <w:szCs w:val="24"/>
        </w:rPr>
        <w:t>9</w:t>
      </w:r>
      <w:r w:rsidR="00E20EBF" w:rsidRPr="5DA6EF1A">
        <w:rPr>
          <w:rFonts w:ascii="Arial" w:eastAsia="SimSun" w:hAnsi="Arial"/>
          <w:b/>
          <w:bCs/>
          <w:sz w:val="24"/>
          <w:szCs w:val="24"/>
        </w:rPr>
        <w:t xml:space="preserve"> – </w:t>
      </w:r>
      <w:r w:rsidRPr="5DA6EF1A">
        <w:rPr>
          <w:rFonts w:ascii="Arial" w:eastAsia="SimSun" w:hAnsi="Arial"/>
          <w:b/>
          <w:bCs/>
          <w:sz w:val="24"/>
          <w:szCs w:val="24"/>
        </w:rPr>
        <w:t>13</w:t>
      </w:r>
      <w:r w:rsidR="00E20EBF" w:rsidRPr="5DA6EF1A">
        <w:rPr>
          <w:rFonts w:ascii="Arial" w:eastAsia="SimSun" w:hAnsi="Arial"/>
          <w:b/>
          <w:bCs/>
          <w:sz w:val="24"/>
          <w:szCs w:val="24"/>
        </w:rPr>
        <w:t>, 2023</w:t>
      </w:r>
    </w:p>
    <w:p w14:paraId="109C396E" w14:textId="77777777" w:rsidR="00E20EBF" w:rsidRDefault="00E20EBF" w:rsidP="00D27D6D">
      <w:pPr>
        <w:spacing w:after="60"/>
        <w:ind w:left="1985" w:hanging="1985"/>
        <w:rPr>
          <w:rFonts w:ascii="Arial" w:eastAsia="SimSun" w:hAnsi="Arial"/>
          <w:b/>
          <w:sz w:val="24"/>
        </w:rPr>
      </w:pPr>
    </w:p>
    <w:p w14:paraId="0910A0FF" w14:textId="11979823"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96070" w:rsidRPr="00AE1DA2">
        <w:rPr>
          <w:rFonts w:ascii="Arial" w:hAnsi="Arial" w:cs="Arial"/>
          <w:b/>
          <w:sz w:val="22"/>
          <w:szCs w:val="22"/>
        </w:rPr>
        <w:t>N</w:t>
      </w:r>
      <w:r w:rsidR="00CB224F" w:rsidRPr="00AE1DA2">
        <w:rPr>
          <w:rFonts w:ascii="Arial" w:hAnsi="Arial" w:cs="Arial"/>
          <w:b/>
          <w:sz w:val="22"/>
          <w:szCs w:val="22"/>
        </w:rPr>
        <w:t>ext steps for</w:t>
      </w:r>
      <w:r w:rsidR="00F41F61" w:rsidRPr="00AE1DA2" w:rsidDel="00CB224F">
        <w:rPr>
          <w:rFonts w:ascii="Arial" w:hAnsi="Arial" w:cs="Arial"/>
          <w:b/>
          <w:sz w:val="22"/>
          <w:szCs w:val="22"/>
        </w:rPr>
        <w:t xml:space="preserve"> </w:t>
      </w:r>
      <w:r w:rsidR="00507271" w:rsidRPr="00AE1DA2">
        <w:rPr>
          <w:rFonts w:ascii="Arial" w:hAnsi="Arial" w:cs="Arial"/>
          <w:b/>
          <w:sz w:val="22"/>
          <w:szCs w:val="22"/>
        </w:rPr>
        <w:t>MPR/PAR</w:t>
      </w:r>
      <w:r w:rsidR="00F41F61" w:rsidRPr="00AE1DA2">
        <w:rPr>
          <w:rFonts w:ascii="Arial" w:hAnsi="Arial" w:cs="Arial"/>
          <w:b/>
          <w:sz w:val="22"/>
          <w:szCs w:val="22"/>
        </w:rPr>
        <w:t xml:space="preserve"> -</w:t>
      </w:r>
      <w:r w:rsidR="009D56EF" w:rsidRPr="00AE1DA2">
        <w:rPr>
          <w:rFonts w:ascii="Arial" w:hAnsi="Arial" w:cs="Arial"/>
          <w:b/>
          <w:sz w:val="22"/>
          <w:szCs w:val="22"/>
        </w:rPr>
        <w:t xml:space="preserve"> </w:t>
      </w:r>
      <w:r w:rsidR="00F41F61" w:rsidRPr="00AE1DA2">
        <w:rPr>
          <w:rFonts w:ascii="Arial" w:hAnsi="Arial" w:cs="Arial"/>
          <w:b/>
          <w:sz w:val="22"/>
          <w:szCs w:val="22"/>
        </w:rPr>
        <w:t>objective</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599E2629" w:rsidR="00D27D6D" w:rsidRPr="00731319" w:rsidRDefault="00D27D6D" w:rsidP="5EA72258">
      <w:pPr>
        <w:spacing w:after="60"/>
        <w:ind w:left="1985" w:hanging="1985"/>
        <w:rPr>
          <w:rFonts w:ascii="Arial" w:hAnsi="Arial" w:cs="Arial"/>
          <w:b/>
          <w:bCs/>
          <w:sz w:val="22"/>
          <w:szCs w:val="22"/>
          <w:lang w:val="en-US"/>
        </w:rPr>
      </w:pPr>
      <w:r w:rsidRPr="5EA72258">
        <w:rPr>
          <w:rFonts w:ascii="Arial" w:hAnsi="Arial" w:cs="Arial"/>
          <w:b/>
          <w:bCs/>
          <w:sz w:val="22"/>
          <w:szCs w:val="22"/>
        </w:rPr>
        <w:t>Agenda item:</w:t>
      </w:r>
      <w:r>
        <w:tab/>
      </w:r>
      <w:r w:rsidR="00A017CB" w:rsidRPr="00D8789D">
        <w:rPr>
          <w:rFonts w:ascii="Arial" w:hAnsi="Arial" w:cs="Arial"/>
          <w:b/>
          <w:bCs/>
          <w:sz w:val="22"/>
          <w:szCs w:val="22"/>
          <w:lang w:val="en-US"/>
        </w:rPr>
        <w:t>5</w:t>
      </w:r>
      <w:r w:rsidR="00BC38EB" w:rsidRPr="00D8789D">
        <w:rPr>
          <w:rFonts w:ascii="Arial" w:hAnsi="Arial" w:cs="Arial"/>
          <w:b/>
          <w:bCs/>
          <w:sz w:val="22"/>
          <w:szCs w:val="22"/>
          <w:lang w:val="en-US"/>
        </w:rPr>
        <w:t>.27.</w:t>
      </w:r>
      <w:r w:rsidR="00A017CB" w:rsidRPr="00D8789D">
        <w:rPr>
          <w:rFonts w:ascii="Arial" w:hAnsi="Arial" w:cs="Arial"/>
          <w:b/>
          <w:bCs/>
          <w:sz w:val="22"/>
          <w:szCs w:val="22"/>
          <w:lang w:val="en-US"/>
        </w:rPr>
        <w:t>1.</w:t>
      </w:r>
      <w:r w:rsidR="00BC38EB" w:rsidRPr="00D8789D">
        <w:rPr>
          <w:rFonts w:ascii="Arial" w:hAnsi="Arial" w:cs="Arial"/>
          <w:b/>
          <w:bCs/>
          <w:sz w:val="22"/>
          <w:szCs w:val="22"/>
          <w:lang w:val="en-US"/>
        </w:rPr>
        <w:t>2</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5ABFC9DF"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95F90">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Study and if necessary specify following power domain enhancements</w:t>
      </w:r>
    </w:p>
    <w:p w14:paraId="556ADA9B" w14:textId="56E1F53C" w:rsidR="00A82356" w:rsidRPr="00A82356" w:rsidRDefault="00A82356" w:rsidP="00695F90">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95F90">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66CCC36C" w14:textId="2169BFC0" w:rsidR="00290FCD" w:rsidRDefault="69185E3E" w:rsidP="00290FCD">
      <w:pPr>
        <w:spacing w:after="0"/>
        <w:rPr>
          <w:rStyle w:val="normaltextrun"/>
          <w:color w:val="000000"/>
          <w:shd w:val="clear" w:color="auto" w:fill="FFFFFF"/>
          <w:lang w:val="en-US"/>
        </w:rPr>
      </w:pPr>
      <w:r>
        <w:t xml:space="preserve">In this paper </w:t>
      </w:r>
      <w:r w:rsidR="00507271">
        <w:t xml:space="preserve">we discuss </w:t>
      </w:r>
      <w:r w:rsidR="00327D74" w:rsidRPr="003A15CF">
        <w:t xml:space="preserve">next steps for </w:t>
      </w:r>
      <w:r w:rsidR="00507271" w:rsidRPr="003A15CF">
        <w:t>MPR/PAR reduction in Rel-18</w:t>
      </w:r>
      <w:r w:rsidR="00F41F61" w:rsidRPr="003A15CF">
        <w:t>.</w:t>
      </w:r>
    </w:p>
    <w:p w14:paraId="1477D60C" w14:textId="1DB6EA8F" w:rsidR="00467DBB" w:rsidRPr="007359FB" w:rsidRDefault="002F1940" w:rsidP="00467DBB">
      <w:pPr>
        <w:pStyle w:val="Heading1"/>
        <w:rPr>
          <w:rStyle w:val="normaltextrun"/>
        </w:rPr>
      </w:pPr>
      <w:r>
        <w:t>2</w:t>
      </w:r>
      <w:r>
        <w:tab/>
      </w:r>
      <w:r w:rsidR="007359FB">
        <w:t>Scope of MPR/PAR reduction</w:t>
      </w:r>
    </w:p>
    <w:p w14:paraId="2328DBC9" w14:textId="7F000930" w:rsidR="00467DBB" w:rsidRPr="006E2542" w:rsidRDefault="009E5DB8" w:rsidP="00467DBB">
      <w:pPr>
        <w:jc w:val="both"/>
        <w:rPr>
          <w:rStyle w:val="normaltextrun"/>
        </w:rPr>
      </w:pPr>
      <w:r>
        <w:rPr>
          <w:noProof/>
        </w:rPr>
        <mc:AlternateContent>
          <mc:Choice Requires="wps">
            <w:drawing>
              <wp:anchor distT="0" distB="0" distL="114300" distR="114300" simplePos="0" relativeHeight="251658240" behindDoc="0" locked="0" layoutInCell="1" allowOverlap="1" wp14:anchorId="6069565F" wp14:editId="443D6DFB">
                <wp:simplePos x="0" y="0"/>
                <wp:positionH relativeFrom="column">
                  <wp:posOffset>-72602</wp:posOffset>
                </wp:positionH>
                <wp:positionV relativeFrom="paragraph">
                  <wp:posOffset>188172</wp:posOffset>
                </wp:positionV>
                <wp:extent cx="6438900" cy="863600"/>
                <wp:effectExtent l="0" t="0" r="19050" b="12700"/>
                <wp:wrapNone/>
                <wp:docPr id="4" name="Rectangle 4"/>
                <wp:cNvGraphicFramePr/>
                <a:graphic xmlns:a="http://schemas.openxmlformats.org/drawingml/2006/main">
                  <a:graphicData uri="http://schemas.microsoft.com/office/word/2010/wordprocessingShape">
                    <wps:wsp>
                      <wps:cNvSpPr/>
                      <wps:spPr>
                        <a:xfrm>
                          <a:off x="0" y="0"/>
                          <a:ext cx="6438900" cy="863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arto="http://schemas.microsoft.com/office/word/2006/arto" xmlns:a="http://schemas.openxmlformats.org/drawingml/2006/main" xmlns:pic="http://schemas.openxmlformats.org/drawingml/2006/picture" xmlns:a14="http://schemas.microsoft.com/office/drawing/2010/main">
            <w:pict w14:anchorId="28D2A15A">
              <v:rect id="Rectangle 4" style="position:absolute;margin-left:-5.7pt;margin-top:14.8pt;width:507pt;height:6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1f3763 [1604]" strokeweight="1pt" w14:anchorId="34C40D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"/>
            </w:pict>
          </mc:Fallback>
        </mc:AlternateContent>
      </w:r>
      <w:r w:rsidR="006E2542">
        <w:rPr>
          <w:rStyle w:val="normaltextrun"/>
        </w:rPr>
        <w:t>Scope of MPR/PAR reduction was discussed in RAN #100 and the Proposal #1 in [2] was endorsed:</w:t>
      </w:r>
    </w:p>
    <w:p w14:paraId="7F4A5548" w14:textId="77777777" w:rsidR="006E2542" w:rsidRPr="006E2542" w:rsidRDefault="006E2542" w:rsidP="00695F90">
      <w:pPr>
        <w:pStyle w:val="ListParagraph"/>
        <w:numPr>
          <w:ilvl w:val="0"/>
          <w:numId w:val="16"/>
        </w:numPr>
        <w:jc w:val="both"/>
        <w:rPr>
          <w:b/>
          <w:bCs/>
          <w:iCs/>
          <w:highlight w:val="green"/>
        </w:rPr>
      </w:pPr>
      <w:r w:rsidRPr="006E2542">
        <w:rPr>
          <w:rFonts w:hint="eastAsia"/>
          <w:b/>
          <w:bCs/>
          <w:iCs/>
          <w:highlight w:val="green"/>
          <w:u w:val="single"/>
          <w:lang w:val="en-US"/>
        </w:rPr>
        <w:t>Proposal #1 (Offline consensus)</w:t>
      </w:r>
    </w:p>
    <w:p w14:paraId="61B6B685" w14:textId="77777777" w:rsidR="006E2542" w:rsidRPr="006E2542" w:rsidRDefault="006E2542" w:rsidP="00695F90">
      <w:pPr>
        <w:pStyle w:val="ListParagraph"/>
        <w:numPr>
          <w:ilvl w:val="1"/>
          <w:numId w:val="16"/>
        </w:numPr>
        <w:jc w:val="both"/>
        <w:rPr>
          <w:b/>
          <w:bCs/>
          <w:iCs/>
        </w:rPr>
      </w:pPr>
      <w:r w:rsidRPr="006E2542">
        <w:rPr>
          <w:rFonts w:hint="eastAsia"/>
          <w:b/>
          <w:bCs/>
          <w:iCs/>
          <w:lang w:val="en-US"/>
        </w:rPr>
        <w:t>No RAN1 specification impact is expected for MPR/PAR reduction in Rel-18 UL Coverage WI</w:t>
      </w:r>
    </w:p>
    <w:p w14:paraId="398506D3" w14:textId="77777777" w:rsidR="006E2542" w:rsidRPr="006E2542" w:rsidRDefault="006E2542" w:rsidP="00695F90">
      <w:pPr>
        <w:pStyle w:val="ListParagraph"/>
        <w:numPr>
          <w:ilvl w:val="2"/>
          <w:numId w:val="16"/>
        </w:numPr>
        <w:jc w:val="both"/>
        <w:rPr>
          <w:b/>
          <w:bCs/>
          <w:iCs/>
        </w:rPr>
      </w:pPr>
      <w:r w:rsidRPr="006E2542">
        <w:rPr>
          <w:rFonts w:hint="eastAsia"/>
          <w:b/>
          <w:bCs/>
          <w:iCs/>
          <w:lang w:val="en-US"/>
        </w:rPr>
        <w:t>RAN4 will define new optional requirements in the form of at least MPR reduction suitable for a transparent scheme (such as FDSS) that have no RAN1 specification impact</w:t>
      </w:r>
    </w:p>
    <w:p w14:paraId="691AAD8A" w14:textId="77777777" w:rsidR="006E2542" w:rsidRPr="00467DBB" w:rsidRDefault="006E2542" w:rsidP="006E2542">
      <w:pPr>
        <w:pStyle w:val="ListParagraph"/>
        <w:overflowPunct/>
        <w:autoSpaceDE/>
        <w:autoSpaceDN/>
        <w:adjustRightInd/>
        <w:spacing w:after="0"/>
        <w:jc w:val="both"/>
        <w:textAlignment w:val="auto"/>
        <w:rPr>
          <w:i/>
          <w:color w:val="0070C0"/>
          <w:sz w:val="18"/>
          <w:szCs w:val="18"/>
        </w:rPr>
      </w:pPr>
    </w:p>
    <w:p w14:paraId="01A1BDEF" w14:textId="0E6F716C" w:rsidR="008035CF" w:rsidRDefault="008035CF" w:rsidP="008035CF">
      <w:pPr>
        <w:spacing w:after="0"/>
        <w:jc w:val="both"/>
        <w:rPr>
          <w:rStyle w:val="normaltextrun"/>
        </w:rPr>
      </w:pPr>
    </w:p>
    <w:p w14:paraId="4470D1E0" w14:textId="77777777" w:rsidR="000A3140" w:rsidRDefault="000A3140" w:rsidP="00626BC2">
      <w:pPr>
        <w:spacing w:after="0"/>
        <w:rPr>
          <w:rStyle w:val="normaltextrun"/>
        </w:rPr>
      </w:pPr>
    </w:p>
    <w:p w14:paraId="42473DFC" w14:textId="4F3E94C3" w:rsidR="002849EF" w:rsidRPr="00DA6308" w:rsidRDefault="002849EF" w:rsidP="00626BC2">
      <w:pPr>
        <w:spacing w:after="0"/>
        <w:rPr>
          <w:rStyle w:val="normaltextrun"/>
        </w:rPr>
      </w:pPr>
      <w:bookmarkStart w:id="4" w:name="_Hlk134016581"/>
      <w:r>
        <w:rPr>
          <w:rStyle w:val="normaltextrun"/>
        </w:rPr>
        <w:t>According to endorsed proposal RAN4 will define new optional requirement at least for MPR reduction for a transparent scheme, such as FDSS</w:t>
      </w:r>
      <w:r w:rsidRPr="500E7AE6">
        <w:rPr>
          <w:rStyle w:val="normaltextrun"/>
        </w:rPr>
        <w:t>.</w:t>
      </w:r>
      <w:r>
        <w:rPr>
          <w:rStyle w:val="normaltextrun"/>
        </w:rPr>
        <w:t xml:space="preserve"> </w:t>
      </w:r>
      <w:r w:rsidR="007359FB">
        <w:rPr>
          <w:rStyle w:val="normaltextrun"/>
        </w:rPr>
        <w:t xml:space="preserve">Our assumption is that this means at least a set of new MPR requirements, however it could be useful to revise also other </w:t>
      </w:r>
      <w:r w:rsidR="00951648">
        <w:rPr>
          <w:rStyle w:val="normaltextrun"/>
        </w:rPr>
        <w:t xml:space="preserve">related </w:t>
      </w:r>
      <w:r w:rsidR="007359FB" w:rsidRPr="16B05D7E">
        <w:rPr>
          <w:rStyle w:val="normaltextrun"/>
        </w:rPr>
        <w:t>requirements</w:t>
      </w:r>
      <w:r w:rsidR="00FB09DD">
        <w:rPr>
          <w:rStyle w:val="normaltextrun"/>
        </w:rPr>
        <w:t xml:space="preserve"> </w:t>
      </w:r>
      <w:r w:rsidR="006453E4">
        <w:rPr>
          <w:rStyle w:val="normaltextrun"/>
        </w:rPr>
        <w:t xml:space="preserve">(such as spectrum flatness requirements) </w:t>
      </w:r>
      <w:r w:rsidR="000375EC">
        <w:rPr>
          <w:rStyle w:val="normaltextrun"/>
        </w:rPr>
        <w:t>to achieve the gains that the feature can offer in real network</w:t>
      </w:r>
      <w:r w:rsidR="001605D0">
        <w:rPr>
          <w:rStyle w:val="normaltextrun"/>
        </w:rPr>
        <w:t>s</w:t>
      </w:r>
      <w:r w:rsidR="007359FB">
        <w:rPr>
          <w:rStyle w:val="normaltextrun"/>
        </w:rPr>
        <w:t>.</w:t>
      </w:r>
      <w:r w:rsidR="00DA6308">
        <w:rPr>
          <w:rStyle w:val="normaltextrun"/>
        </w:rPr>
        <w:t xml:space="preserve"> Power boosting has also been discussed in the same context, introducing power boosting may affect the MPR requirements also.</w:t>
      </w:r>
    </w:p>
    <w:p w14:paraId="76E88788" w14:textId="7E3BD3E7" w:rsidR="0045420E" w:rsidRPr="007359FB" w:rsidRDefault="0045420E" w:rsidP="00626BC2">
      <w:pPr>
        <w:spacing w:after="0"/>
        <w:rPr>
          <w:rStyle w:val="normaltextrun"/>
        </w:rPr>
      </w:pPr>
    </w:p>
    <w:bookmarkEnd w:id="4"/>
    <w:p w14:paraId="6CEDE90D" w14:textId="2F5CAE87" w:rsidR="0045420E" w:rsidRPr="0045420E" w:rsidRDefault="0045420E" w:rsidP="00DC40BE">
      <w:pPr>
        <w:spacing w:after="0"/>
        <w:jc w:val="both"/>
        <w:rPr>
          <w:rStyle w:val="normaltextrun"/>
        </w:rPr>
      </w:pPr>
    </w:p>
    <w:p w14:paraId="667C8CA7" w14:textId="137C8AC2" w:rsidR="00F41F61" w:rsidRDefault="003C5714" w:rsidP="00F41F61">
      <w:pPr>
        <w:pStyle w:val="Heading1"/>
      </w:pPr>
      <w:r>
        <w:t>3</w:t>
      </w:r>
      <w:r w:rsidR="00F41F61">
        <w:tab/>
        <w:t>Priority scenarios for MPR/PAR reduction</w:t>
      </w:r>
    </w:p>
    <w:p w14:paraId="272F3578" w14:textId="6C5ED053" w:rsidR="00D87012" w:rsidRPr="00487E14" w:rsidRDefault="00D87012" w:rsidP="00D87012">
      <w:pPr>
        <w:spacing w:after="0"/>
        <w:jc w:val="both"/>
        <w:rPr>
          <w:rStyle w:val="normaltextrun"/>
        </w:rPr>
      </w:pPr>
      <w:r>
        <w:rPr>
          <w:rStyle w:val="normaltextrun"/>
        </w:rPr>
        <w:t xml:space="preserve">As shown below, there </w:t>
      </w:r>
      <w:r w:rsidR="00E51CE9">
        <w:rPr>
          <w:rStyle w:val="normaltextrun"/>
        </w:rPr>
        <w:t>was considerable progress in RAN4 #</w:t>
      </w:r>
      <w:r w:rsidR="00C45689">
        <w:rPr>
          <w:rStyle w:val="normaltextrun"/>
        </w:rPr>
        <w:t>106</w:t>
      </w:r>
      <w:r w:rsidR="00E51CE9">
        <w:rPr>
          <w:rStyle w:val="normaltextrun"/>
        </w:rPr>
        <w:t xml:space="preserve"> to define priority scenarios for MPR/PAR reduction. </w:t>
      </w:r>
      <w:r w:rsidRPr="00487E14">
        <w:rPr>
          <w:rStyle w:val="normaltextrun"/>
        </w:rPr>
        <w:t xml:space="preserve">Based on </w:t>
      </w:r>
      <w:r>
        <w:rPr>
          <w:rStyle w:val="normaltextrun"/>
        </w:rPr>
        <w:t>that RAN4 seems to have common understanding on the priority scenarios for MPR/PAR reduction.</w:t>
      </w:r>
    </w:p>
    <w:p w14:paraId="6F26F81C" w14:textId="2CEE3F6C" w:rsidR="00C45689" w:rsidRDefault="00E46B4A" w:rsidP="00C45689">
      <w:pPr>
        <w:jc w:val="both"/>
        <w:rPr>
          <w:rStyle w:val="normaltextrun"/>
        </w:rPr>
      </w:pPr>
      <w:r>
        <w:rPr>
          <w:noProof/>
        </w:rPr>
        <mc:AlternateContent>
          <mc:Choice Requires="wps">
            <w:drawing>
              <wp:anchor distT="0" distB="0" distL="114300" distR="114300" simplePos="0" relativeHeight="251658241" behindDoc="0" locked="0" layoutInCell="1" allowOverlap="1" wp14:anchorId="7090ABE6" wp14:editId="30A83ADE">
                <wp:simplePos x="0" y="0"/>
                <wp:positionH relativeFrom="column">
                  <wp:posOffset>-81068</wp:posOffset>
                </wp:positionH>
                <wp:positionV relativeFrom="paragraph">
                  <wp:posOffset>241300</wp:posOffset>
                </wp:positionV>
                <wp:extent cx="6438900" cy="1272012"/>
                <wp:effectExtent l="0" t="0" r="19050" b="23495"/>
                <wp:wrapNone/>
                <wp:docPr id="17" name="Rectangle 17"/>
                <wp:cNvGraphicFramePr/>
                <a:graphic xmlns:a="http://schemas.openxmlformats.org/drawingml/2006/main">
                  <a:graphicData uri="http://schemas.microsoft.com/office/word/2010/wordprocessingShape">
                    <wps:wsp>
                      <wps:cNvSpPr/>
                      <wps:spPr>
                        <a:xfrm>
                          <a:off x="0" y="0"/>
                          <a:ext cx="6438900" cy="127201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arto="http://schemas.microsoft.com/office/word/2006/arto" xmlns:a="http://schemas.openxmlformats.org/drawingml/2006/main" xmlns:pic="http://schemas.openxmlformats.org/drawingml/2006/picture" xmlns:a14="http://schemas.microsoft.com/office/drawing/2010/main">
            <w:pict w14:anchorId="5A54FCF5">
              <v:rect id="Rectangle 17" style="position:absolute;margin-left:-6.4pt;margin-top:19pt;width:507pt;height:100.15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1f3763 [1604]" strokeweight="1pt" w14:anchorId="41F722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"/>
            </w:pict>
          </mc:Fallback>
        </mc:AlternateContent>
      </w:r>
    </w:p>
    <w:p w14:paraId="6AF6A54A" w14:textId="6475C004" w:rsidR="002E7B13" w:rsidRDefault="002E7B13" w:rsidP="002E7B13">
      <w:pPr>
        <w:spacing w:after="0"/>
        <w:rPr>
          <w:lang w:eastAsia="zh-CN"/>
        </w:rPr>
      </w:pPr>
      <w:r w:rsidRPr="003C3FB5">
        <w:rPr>
          <w:b/>
          <w:highlight w:val="green"/>
          <w:lang w:eastAsia="zh-CN"/>
        </w:rPr>
        <w:t>Agreement</w:t>
      </w:r>
      <w:r>
        <w:rPr>
          <w:lang w:eastAsia="zh-CN"/>
        </w:rPr>
        <w:t xml:space="preserve">: </w:t>
      </w:r>
    </w:p>
    <w:p w14:paraId="751B8918" w14:textId="08A992C1" w:rsidR="00064783" w:rsidRPr="00064783" w:rsidRDefault="00064783" w:rsidP="00695F90">
      <w:pPr>
        <w:pStyle w:val="ListParagraph"/>
        <w:numPr>
          <w:ilvl w:val="0"/>
          <w:numId w:val="10"/>
        </w:numPr>
        <w:jc w:val="both"/>
        <w:rPr>
          <w:rStyle w:val="normaltextrun"/>
        </w:rPr>
      </w:pPr>
      <w:r w:rsidRPr="00064783">
        <w:rPr>
          <w:rStyle w:val="normaltextrun"/>
        </w:rPr>
        <w:t>QPSK is the targeted modulation for further coverage enhancements</w:t>
      </w:r>
    </w:p>
    <w:p w14:paraId="5C27C996" w14:textId="6D6D13D3" w:rsidR="00C45689" w:rsidRDefault="00064783" w:rsidP="00695F90">
      <w:pPr>
        <w:pStyle w:val="ListParagraph"/>
        <w:numPr>
          <w:ilvl w:val="1"/>
          <w:numId w:val="10"/>
        </w:numPr>
        <w:jc w:val="both"/>
        <w:rPr>
          <w:rStyle w:val="normaltextrun"/>
        </w:rPr>
      </w:pPr>
      <w:r w:rsidRPr="00064783">
        <w:rPr>
          <w:rStyle w:val="normaltextrun"/>
        </w:rPr>
        <w:t>At least for simulation study</w:t>
      </w:r>
    </w:p>
    <w:p w14:paraId="5BE0B5DC" w14:textId="01C9086D" w:rsidR="00A70B0C" w:rsidRPr="00A70B0C" w:rsidRDefault="00A70B0C" w:rsidP="00695F90">
      <w:pPr>
        <w:pStyle w:val="ListParagraph"/>
        <w:numPr>
          <w:ilvl w:val="0"/>
          <w:numId w:val="10"/>
        </w:numPr>
        <w:jc w:val="both"/>
        <w:rPr>
          <w:rStyle w:val="normaltextrun"/>
        </w:rPr>
      </w:pPr>
      <w:r w:rsidRPr="00A70B0C">
        <w:rPr>
          <w:rStyle w:val="normaltextrun"/>
        </w:rPr>
        <w:t>RAN4 shall prioritizes DFT-S-OFDM as a solution for coverage enhancements</w:t>
      </w:r>
    </w:p>
    <w:p w14:paraId="0FFF0FD4" w14:textId="0A511D25" w:rsidR="00A70B0C" w:rsidRDefault="00A70B0C" w:rsidP="00695F90">
      <w:pPr>
        <w:pStyle w:val="ListParagraph"/>
        <w:numPr>
          <w:ilvl w:val="1"/>
          <w:numId w:val="10"/>
        </w:numPr>
        <w:jc w:val="both"/>
        <w:rPr>
          <w:rStyle w:val="normaltextrun"/>
        </w:rPr>
      </w:pPr>
      <w:r w:rsidRPr="00A70B0C">
        <w:rPr>
          <w:rStyle w:val="normaltextrun"/>
        </w:rPr>
        <w:t>FSS on CP-OFDM if companies can show gains</w:t>
      </w:r>
    </w:p>
    <w:p w14:paraId="2D04253A" w14:textId="0CDAEB89" w:rsidR="00B75E6B" w:rsidRDefault="00B75E6B" w:rsidP="00695F90">
      <w:pPr>
        <w:pStyle w:val="ListParagraph"/>
        <w:numPr>
          <w:ilvl w:val="0"/>
          <w:numId w:val="10"/>
        </w:numPr>
        <w:jc w:val="both"/>
        <w:rPr>
          <w:rStyle w:val="normaltextrun"/>
        </w:rPr>
      </w:pPr>
      <w:r w:rsidRPr="00B75E6B">
        <w:rPr>
          <w:rStyle w:val="normaltextrun"/>
        </w:rPr>
        <w:t>RAN4 shall evaluate both FR1 and FR2 scenarios.</w:t>
      </w:r>
    </w:p>
    <w:p w14:paraId="3A0DD73B" w14:textId="73F8DB5B" w:rsidR="00A70B0C" w:rsidRPr="00A70B0C" w:rsidRDefault="00A70B0C" w:rsidP="00695F90">
      <w:pPr>
        <w:pStyle w:val="ListParagraph"/>
        <w:numPr>
          <w:ilvl w:val="0"/>
          <w:numId w:val="10"/>
        </w:numPr>
        <w:jc w:val="both"/>
        <w:rPr>
          <w:rStyle w:val="normaltextrun"/>
        </w:rPr>
      </w:pPr>
      <w:r w:rsidRPr="00A70B0C">
        <w:rPr>
          <w:rStyle w:val="normaltextrun"/>
        </w:rPr>
        <w:t>RAN4 shall not consider other channels and signals (than PUSCH and the associated DMRS)</w:t>
      </w:r>
    </w:p>
    <w:p w14:paraId="0B50677A" w14:textId="2A966A76" w:rsidR="00A70B0C" w:rsidRDefault="00A70B0C" w:rsidP="00695F90">
      <w:pPr>
        <w:pStyle w:val="ListParagraph"/>
        <w:numPr>
          <w:ilvl w:val="0"/>
          <w:numId w:val="10"/>
        </w:numPr>
        <w:jc w:val="both"/>
        <w:rPr>
          <w:rStyle w:val="normaltextrun"/>
        </w:rPr>
      </w:pPr>
      <w:r w:rsidRPr="00A70B0C">
        <w:rPr>
          <w:rStyle w:val="normaltextrun"/>
        </w:rPr>
        <w:t>RAN4 shall not consider intra band UL CA scenario in Rel-18 W</w:t>
      </w:r>
      <w:r w:rsidR="00145DA5">
        <w:rPr>
          <w:rStyle w:val="normaltextrun"/>
        </w:rPr>
        <w:t>I</w:t>
      </w:r>
    </w:p>
    <w:p w14:paraId="0D2F86A3" w14:textId="35B7A5A2" w:rsidR="00F950E6" w:rsidRDefault="00F950E6" w:rsidP="00F95D46">
      <w:pPr>
        <w:spacing w:after="0"/>
        <w:rPr>
          <w:rStyle w:val="normaltextrun"/>
          <w:b/>
          <w:bCs/>
          <w:u w:val="single"/>
        </w:rPr>
      </w:pPr>
    </w:p>
    <w:p w14:paraId="6159FFB5" w14:textId="77777777" w:rsidR="004678E1" w:rsidRDefault="004678E1" w:rsidP="00F95D46">
      <w:pPr>
        <w:spacing w:after="0"/>
        <w:rPr>
          <w:rStyle w:val="normaltextrun"/>
          <w:b/>
          <w:bCs/>
          <w:u w:val="single"/>
        </w:rPr>
      </w:pPr>
    </w:p>
    <w:p w14:paraId="03543B7B" w14:textId="77777777" w:rsidR="00590DA3" w:rsidRDefault="00590DA3" w:rsidP="00F95D46">
      <w:pPr>
        <w:spacing w:after="0"/>
        <w:rPr>
          <w:rStyle w:val="normaltextrun"/>
          <w:b/>
          <w:bCs/>
          <w:u w:val="single"/>
        </w:rPr>
      </w:pPr>
    </w:p>
    <w:p w14:paraId="4D75148D" w14:textId="77777777" w:rsidR="008A46E5" w:rsidRDefault="008A46E5" w:rsidP="008A46E5">
      <w:pPr>
        <w:spacing w:after="0"/>
        <w:rPr>
          <w:rStyle w:val="normaltextrun"/>
        </w:rPr>
      </w:pPr>
    </w:p>
    <w:p w14:paraId="706D83D3" w14:textId="1251213E" w:rsidR="008A46E5" w:rsidRPr="008A34D2" w:rsidRDefault="008A46E5" w:rsidP="008A46E5">
      <w:pPr>
        <w:spacing w:after="0"/>
        <w:rPr>
          <w:rStyle w:val="normaltextrun"/>
        </w:rPr>
      </w:pPr>
      <w:r>
        <w:rPr>
          <w:rStyle w:val="normaltextrun"/>
        </w:rPr>
        <w:lastRenderedPageBreak/>
        <w:t>In RAN4 #108 a WF [3] was agreed with following:</w:t>
      </w:r>
    </w:p>
    <w:p w14:paraId="73AC4366" w14:textId="2FC5FB9F" w:rsidR="001F7F2C" w:rsidRDefault="008A46E5" w:rsidP="000E5E41">
      <w:pPr>
        <w:spacing w:after="0"/>
        <w:rPr>
          <w:rStyle w:val="normaltextrun"/>
          <w:b/>
          <w:bCs/>
          <w:u w:val="single"/>
        </w:rPr>
      </w:pPr>
      <w:r>
        <w:rPr>
          <w:noProof/>
        </w:rPr>
        <mc:AlternateContent>
          <mc:Choice Requires="wps">
            <w:drawing>
              <wp:anchor distT="0" distB="0" distL="114300" distR="114300" simplePos="0" relativeHeight="251658242" behindDoc="0" locked="0" layoutInCell="1" allowOverlap="1" wp14:anchorId="051D63A4" wp14:editId="171729F3">
                <wp:simplePos x="0" y="0"/>
                <wp:positionH relativeFrom="margin">
                  <wp:align>center</wp:align>
                </wp:positionH>
                <wp:positionV relativeFrom="paragraph">
                  <wp:posOffset>139065</wp:posOffset>
                </wp:positionV>
                <wp:extent cx="6438900" cy="5810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438900" cy="581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16F7BCD6">
              <v:rect id="Rectangle 3" style="position:absolute;margin-left:0;margin-top:10.95pt;width:507pt;height:45.75pt;z-index:25166029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spid="_x0000_s1026" filled="f" strokecolor="#1f3763 [1604]" strokeweight="1pt" w14:anchorId="3B42789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">
                <w10:wrap anchorx="margin"/>
              </v:rect>
            </w:pict>
          </mc:Fallback>
        </mc:AlternateContent>
      </w:r>
    </w:p>
    <w:p w14:paraId="17876649" w14:textId="77777777" w:rsidR="008A46E5" w:rsidRDefault="008A46E5" w:rsidP="008A46E5">
      <w:pPr>
        <w:rPr>
          <w:lang w:eastAsia="zh-CN"/>
        </w:rPr>
      </w:pPr>
      <w:r>
        <w:rPr>
          <w:b/>
          <w:lang w:eastAsia="zh-CN"/>
        </w:rPr>
        <w:t>Agreement</w:t>
      </w:r>
      <w:r>
        <w:rPr>
          <w:lang w:eastAsia="zh-CN"/>
        </w:rPr>
        <w:t xml:space="preserve">: </w:t>
      </w:r>
    </w:p>
    <w:p w14:paraId="406BCF38" w14:textId="77777777" w:rsidR="008A46E5" w:rsidRPr="00D234CE" w:rsidRDefault="008A46E5" w:rsidP="008A46E5">
      <w:pPr>
        <w:spacing w:after="120"/>
      </w:pPr>
      <w:r>
        <w:rPr>
          <w:color w:val="0070C0"/>
          <w:szCs w:val="24"/>
          <w:lang w:eastAsia="zh-CN"/>
        </w:rPr>
        <w:tab/>
        <w:t>-</w:t>
      </w:r>
      <w:r>
        <w:rPr>
          <w:color w:val="0070C0"/>
          <w:szCs w:val="24"/>
          <w:lang w:eastAsia="zh-CN"/>
        </w:rPr>
        <w:tab/>
      </w:r>
      <w:r w:rsidRPr="00D234CE">
        <w:rPr>
          <w:lang w:eastAsia="zh-CN"/>
        </w:rPr>
        <w:t>Consider FDSS for the PAR/MPR reduction requirement.</w:t>
      </w:r>
    </w:p>
    <w:p w14:paraId="68478CA3" w14:textId="77777777" w:rsidR="008A46E5" w:rsidRDefault="008A46E5" w:rsidP="00F95D46">
      <w:pPr>
        <w:jc w:val="both"/>
        <w:rPr>
          <w:rStyle w:val="normaltextrun"/>
        </w:rPr>
      </w:pPr>
    </w:p>
    <w:p w14:paraId="30814C68" w14:textId="356CDCA2" w:rsidR="00F95D46" w:rsidRDefault="008A46E5" w:rsidP="006E1FF6">
      <w:pPr>
        <w:spacing w:after="0"/>
        <w:jc w:val="both"/>
        <w:rPr>
          <w:rStyle w:val="normaltextrun"/>
        </w:rPr>
      </w:pPr>
      <w:r>
        <w:rPr>
          <w:rStyle w:val="normaltextrun"/>
        </w:rPr>
        <w:t xml:space="preserve"> Since FDSS is agreed to be considered as a scheme for PAR/MPR reduction</w:t>
      </w:r>
      <w:r w:rsidR="00EC59E2">
        <w:rPr>
          <w:rStyle w:val="normaltextrun"/>
        </w:rPr>
        <w:t xml:space="preserve">, </w:t>
      </w:r>
      <w:r w:rsidR="00E63B3E">
        <w:rPr>
          <w:rStyle w:val="normaltextrun"/>
        </w:rPr>
        <w:t>we have</w:t>
      </w:r>
      <w:r w:rsidR="00DB018C">
        <w:rPr>
          <w:rStyle w:val="normaltextrun"/>
        </w:rPr>
        <w:t xml:space="preserve"> the </w:t>
      </w:r>
      <w:r w:rsidR="0005696A">
        <w:rPr>
          <w:rStyle w:val="normaltextrun"/>
        </w:rPr>
        <w:t>following schemes on table:</w:t>
      </w:r>
    </w:p>
    <w:p w14:paraId="320555B8" w14:textId="769A5594" w:rsidR="0005696A" w:rsidRDefault="009762C9" w:rsidP="00695F90">
      <w:pPr>
        <w:pStyle w:val="ListParagraph"/>
        <w:numPr>
          <w:ilvl w:val="0"/>
          <w:numId w:val="11"/>
        </w:numPr>
        <w:jc w:val="both"/>
        <w:rPr>
          <w:rStyle w:val="normaltextrun"/>
        </w:rPr>
      </w:pPr>
      <w:r>
        <w:rPr>
          <w:rStyle w:val="normaltextrun"/>
        </w:rPr>
        <w:t>Reference case (legacy) without FDSS</w:t>
      </w:r>
    </w:p>
    <w:p w14:paraId="1785435D" w14:textId="79555310" w:rsidR="009762C9" w:rsidRDefault="001B076D" w:rsidP="00695F90">
      <w:pPr>
        <w:pStyle w:val="ListParagraph"/>
        <w:numPr>
          <w:ilvl w:val="0"/>
          <w:numId w:val="11"/>
        </w:numPr>
        <w:jc w:val="both"/>
        <w:rPr>
          <w:rStyle w:val="normaltextrun"/>
        </w:rPr>
      </w:pPr>
      <w:r>
        <w:rPr>
          <w:rStyle w:val="normaltextrun"/>
        </w:rPr>
        <w:t xml:space="preserve">FDSS </w:t>
      </w:r>
      <w:r w:rsidR="001E57C5">
        <w:rPr>
          <w:rStyle w:val="normaltextrun"/>
        </w:rPr>
        <w:t>(transparent scheme)</w:t>
      </w:r>
    </w:p>
    <w:p w14:paraId="6948D15A" w14:textId="2DAFD403" w:rsidR="00F95D46" w:rsidRDefault="00F95D46" w:rsidP="000A3140">
      <w:pPr>
        <w:pStyle w:val="ListParagraph"/>
        <w:spacing w:after="0"/>
        <w:jc w:val="both"/>
        <w:rPr>
          <w:rStyle w:val="normaltextrun"/>
        </w:rPr>
      </w:pPr>
    </w:p>
    <w:p w14:paraId="024A2B17" w14:textId="5EF215AC" w:rsidR="005E04AB" w:rsidRPr="000A3140" w:rsidRDefault="00E63B3E" w:rsidP="005E04AB">
      <w:pPr>
        <w:spacing w:after="0"/>
        <w:jc w:val="both"/>
        <w:rPr>
          <w:rStyle w:val="normaltextrun"/>
          <w:i/>
          <w:iCs/>
        </w:rPr>
      </w:pPr>
      <w:r>
        <w:rPr>
          <w:b/>
          <w:bCs/>
          <w:i/>
          <w:iCs/>
        </w:rPr>
        <w:t xml:space="preserve">Observation </w:t>
      </w:r>
      <w:r w:rsidR="001E15EE">
        <w:rPr>
          <w:b/>
          <w:bCs/>
          <w:i/>
          <w:iCs/>
        </w:rPr>
        <w:t>1</w:t>
      </w:r>
      <w:r w:rsidR="00F95D46" w:rsidRPr="002D779D">
        <w:rPr>
          <w:b/>
          <w:bCs/>
          <w:i/>
          <w:iCs/>
          <w:noProof/>
        </w:rPr>
        <w:t xml:space="preserve">: </w:t>
      </w:r>
      <w:r w:rsidR="00F95D46">
        <w:rPr>
          <w:rStyle w:val="normaltextrun"/>
          <w:rFonts w:cs="Arial"/>
          <w:i/>
          <w:iCs/>
          <w:color w:val="000000"/>
          <w:szCs w:val="22"/>
          <w:shd w:val="clear" w:color="auto" w:fill="FFFFFF"/>
        </w:rPr>
        <w:t xml:space="preserve"> </w:t>
      </w:r>
      <w:r w:rsidRPr="000A3140">
        <w:rPr>
          <w:rStyle w:val="normaltextrun"/>
          <w:i/>
          <w:iCs/>
        </w:rPr>
        <w:t>Acc</w:t>
      </w:r>
      <w:r w:rsidR="0095484E" w:rsidRPr="000A3140">
        <w:rPr>
          <w:rStyle w:val="normaltextrun"/>
          <w:i/>
          <w:iCs/>
        </w:rPr>
        <w:t>ording to WID and agreement</w:t>
      </w:r>
      <w:r w:rsidR="00F3420D">
        <w:rPr>
          <w:rStyle w:val="normaltextrun"/>
          <w:i/>
          <w:iCs/>
        </w:rPr>
        <w:t>s</w:t>
      </w:r>
      <w:r w:rsidR="0095484E" w:rsidRPr="000A3140">
        <w:rPr>
          <w:rStyle w:val="normaltextrun"/>
          <w:i/>
          <w:iCs/>
        </w:rPr>
        <w:t xml:space="preserve"> made until now, there are </w:t>
      </w:r>
      <w:r w:rsidR="000D6841">
        <w:rPr>
          <w:rStyle w:val="normaltextrun"/>
          <w:i/>
          <w:iCs/>
        </w:rPr>
        <w:t>two transparent</w:t>
      </w:r>
      <w:r w:rsidR="005E50D2" w:rsidRPr="000A3140">
        <w:rPr>
          <w:rStyle w:val="normaltextrun"/>
          <w:i/>
          <w:iCs/>
        </w:rPr>
        <w:t xml:space="preserve"> </w:t>
      </w:r>
      <w:r w:rsidR="00F3420D">
        <w:rPr>
          <w:rStyle w:val="normaltextrun"/>
          <w:i/>
          <w:iCs/>
        </w:rPr>
        <w:t xml:space="preserve">MPR/PAR reduction </w:t>
      </w:r>
      <w:r w:rsidR="005E50D2" w:rsidRPr="000A3140">
        <w:rPr>
          <w:rStyle w:val="normaltextrun"/>
          <w:i/>
          <w:iCs/>
        </w:rPr>
        <w:t>schemes on table</w:t>
      </w:r>
      <w:r w:rsidRPr="000A3140">
        <w:rPr>
          <w:rStyle w:val="normaltextrun"/>
          <w:i/>
          <w:iCs/>
        </w:rPr>
        <w:t>:</w:t>
      </w:r>
      <w:r w:rsidR="005E04AB" w:rsidRPr="000A3140">
        <w:rPr>
          <w:rStyle w:val="normaltextrun"/>
          <w:i/>
          <w:iCs/>
        </w:rPr>
        <w:t xml:space="preserve"> </w:t>
      </w:r>
    </w:p>
    <w:p w14:paraId="4266B820" w14:textId="4E05B456" w:rsidR="00C80BE0" w:rsidRPr="000A3140" w:rsidRDefault="00C80BE0" w:rsidP="00695F90">
      <w:pPr>
        <w:pStyle w:val="ListParagraph"/>
        <w:numPr>
          <w:ilvl w:val="0"/>
          <w:numId w:val="9"/>
        </w:numPr>
        <w:jc w:val="both"/>
        <w:rPr>
          <w:rStyle w:val="normaltextrun"/>
          <w:i/>
          <w:iCs/>
        </w:rPr>
      </w:pPr>
      <w:r w:rsidRPr="000A3140">
        <w:rPr>
          <w:rStyle w:val="normaltextrun"/>
          <w:i/>
          <w:iCs/>
        </w:rPr>
        <w:t>Reference case (legacy</w:t>
      </w:r>
      <w:r w:rsidR="00863DB9">
        <w:rPr>
          <w:rStyle w:val="normaltextrun"/>
          <w:i/>
          <w:iCs/>
        </w:rPr>
        <w:t xml:space="preserve"> DFT-s-OFDM</w:t>
      </w:r>
      <w:r w:rsidRPr="000A3140">
        <w:rPr>
          <w:rStyle w:val="normaltextrun"/>
          <w:i/>
          <w:iCs/>
        </w:rPr>
        <w:t>) without FDSS</w:t>
      </w:r>
    </w:p>
    <w:p w14:paraId="4319CBBD" w14:textId="3151BF32" w:rsidR="002363C7" w:rsidRDefault="00E11D66" w:rsidP="006E1FF6">
      <w:pPr>
        <w:pStyle w:val="ListParagraph"/>
        <w:numPr>
          <w:ilvl w:val="0"/>
          <w:numId w:val="9"/>
        </w:numPr>
        <w:jc w:val="both"/>
        <w:rPr>
          <w:rStyle w:val="normaltextrun"/>
        </w:rPr>
      </w:pPr>
      <w:r w:rsidRPr="00487E14">
        <w:rPr>
          <w:rStyle w:val="normaltextrun"/>
          <w:i/>
          <w:iCs/>
        </w:rPr>
        <w:t>FDSS (transparent scheme)</w:t>
      </w:r>
    </w:p>
    <w:p w14:paraId="6CB471BC" w14:textId="3D97EBF3" w:rsidR="00C35EE8" w:rsidRDefault="00C35EE8" w:rsidP="002363C7">
      <w:pPr>
        <w:spacing w:after="0"/>
        <w:rPr>
          <w:rStyle w:val="normaltextrun"/>
          <w:lang w:val="en-US"/>
        </w:rPr>
      </w:pPr>
      <w:r>
        <w:rPr>
          <w:rStyle w:val="normaltextrun"/>
          <w:lang w:val="en-US"/>
        </w:rPr>
        <w:t xml:space="preserve">Our assumption is that since </w:t>
      </w:r>
      <w:r>
        <w:rPr>
          <w:rStyle w:val="normaltextrun"/>
        </w:rPr>
        <w:t>FDSS is agreed to be considered as a scheme for PAR/MPR reduction</w:t>
      </w:r>
      <w:r>
        <w:rPr>
          <w:rStyle w:val="normaltextrun"/>
          <w:lang w:val="en-US"/>
        </w:rPr>
        <w:t>, the new optional MPR requirements can be derived based on the FDSS scheme. Scheme itself does not need to be mandated.</w:t>
      </w:r>
    </w:p>
    <w:p w14:paraId="7465691C" w14:textId="77777777" w:rsidR="00C35EE8" w:rsidRDefault="00C35EE8" w:rsidP="002363C7">
      <w:pPr>
        <w:spacing w:after="0"/>
        <w:rPr>
          <w:rStyle w:val="normaltextrun"/>
          <w:lang w:val="en-US"/>
        </w:rPr>
      </w:pPr>
    </w:p>
    <w:p w14:paraId="7900A8AF" w14:textId="07DFEB31" w:rsidR="00C35EE8" w:rsidRPr="00C35EE8" w:rsidRDefault="00C35EE8" w:rsidP="006E1FF6">
      <w:pPr>
        <w:jc w:val="both"/>
        <w:rPr>
          <w:rStyle w:val="normaltextrun"/>
        </w:rPr>
      </w:pPr>
      <w:r>
        <w:rPr>
          <w:b/>
          <w:bCs/>
          <w:i/>
          <w:iCs/>
        </w:rPr>
        <w:t xml:space="preserve">Proposal </w:t>
      </w:r>
      <w:r>
        <w:rPr>
          <w:b/>
          <w:bCs/>
          <w:i/>
          <w:iCs/>
          <w:lang w:val="en-US"/>
        </w:rPr>
        <w:t>1</w:t>
      </w:r>
      <w:r w:rsidRPr="002D779D">
        <w:rPr>
          <w:b/>
          <w:bCs/>
          <w:i/>
          <w:iCs/>
          <w:noProof/>
        </w:rPr>
        <w:t xml:space="preserve">: </w:t>
      </w:r>
      <w:r>
        <w:rPr>
          <w:rStyle w:val="normaltextrun"/>
          <w:rFonts w:cs="Arial"/>
          <w:i/>
          <w:iCs/>
          <w:color w:val="000000"/>
          <w:szCs w:val="22"/>
          <w:shd w:val="clear" w:color="auto" w:fill="FFFFFF"/>
        </w:rPr>
        <w:t xml:space="preserve"> </w:t>
      </w:r>
      <w:r>
        <w:rPr>
          <w:rStyle w:val="normaltextrun"/>
          <w:i/>
          <w:iCs/>
          <w:lang w:val="en-US"/>
        </w:rPr>
        <w:t>Derive new MPR requirements based on FDSS.</w:t>
      </w:r>
    </w:p>
    <w:p w14:paraId="708BF390" w14:textId="77777777" w:rsidR="00C35EE8" w:rsidRDefault="00C35EE8" w:rsidP="002363C7">
      <w:pPr>
        <w:spacing w:after="0"/>
        <w:rPr>
          <w:rStyle w:val="normaltextrun"/>
        </w:rPr>
      </w:pPr>
    </w:p>
    <w:p w14:paraId="28738103" w14:textId="77777777" w:rsidR="00590DA3" w:rsidRDefault="00590DA3" w:rsidP="002363C7">
      <w:pPr>
        <w:spacing w:after="0"/>
        <w:rPr>
          <w:rStyle w:val="normaltextrun"/>
        </w:rPr>
      </w:pPr>
    </w:p>
    <w:p w14:paraId="732E5F49" w14:textId="1E0175E7" w:rsidR="002363C7" w:rsidRPr="008A34D2" w:rsidRDefault="002363C7" w:rsidP="002363C7">
      <w:pPr>
        <w:spacing w:after="0"/>
        <w:rPr>
          <w:rStyle w:val="normaltextrun"/>
        </w:rPr>
      </w:pPr>
      <w:r>
        <w:rPr>
          <w:rStyle w:val="normaltextrun"/>
        </w:rPr>
        <w:t xml:space="preserve">Also following was agreed in RAN4 #108 </w:t>
      </w:r>
      <w:r w:rsidR="001E7BE5">
        <w:rPr>
          <w:rStyle w:val="normaltextrun"/>
        </w:rPr>
        <w:t xml:space="preserve">in a </w:t>
      </w:r>
      <w:r>
        <w:rPr>
          <w:rStyle w:val="normaltextrun"/>
        </w:rPr>
        <w:t>WF [3]:</w:t>
      </w:r>
    </w:p>
    <w:p w14:paraId="346FA666" w14:textId="28F2BD14" w:rsidR="002363C7" w:rsidRDefault="002363C7" w:rsidP="002363C7">
      <w:pPr>
        <w:rPr>
          <w:rStyle w:val="normaltextrun"/>
        </w:rPr>
      </w:pPr>
      <w:r>
        <w:rPr>
          <w:noProof/>
        </w:rPr>
        <mc:AlternateContent>
          <mc:Choice Requires="wps">
            <w:drawing>
              <wp:anchor distT="0" distB="0" distL="114300" distR="114300" simplePos="0" relativeHeight="251658243" behindDoc="0" locked="0" layoutInCell="1" allowOverlap="1" wp14:anchorId="466EC474" wp14:editId="588E5E95">
                <wp:simplePos x="0" y="0"/>
                <wp:positionH relativeFrom="margin">
                  <wp:posOffset>-635</wp:posOffset>
                </wp:positionH>
                <wp:positionV relativeFrom="paragraph">
                  <wp:posOffset>147320</wp:posOffset>
                </wp:positionV>
                <wp:extent cx="6438900" cy="8477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6438900" cy="8477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1EB711AC">
              <v:rect id="Rectangle 5" style="position:absolute;margin-left:-.05pt;margin-top:11.6pt;width:507pt;height:66.75pt;z-index:25166233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spid="_x0000_s1026" filled="f" strokecolor="#1f3763 [1604]" strokeweight="1pt" w14:anchorId="4C8FCFE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">
                <w10:wrap anchorx="margin"/>
              </v:rect>
            </w:pict>
          </mc:Fallback>
        </mc:AlternateContent>
      </w:r>
    </w:p>
    <w:p w14:paraId="32B2BADC" w14:textId="187DFD6B" w:rsidR="002363C7" w:rsidRDefault="002363C7" w:rsidP="002363C7">
      <w:pPr>
        <w:rPr>
          <w:lang w:eastAsia="zh-CN"/>
        </w:rPr>
      </w:pPr>
      <w:r>
        <w:rPr>
          <w:b/>
          <w:lang w:eastAsia="zh-CN"/>
        </w:rPr>
        <w:t>Agreement</w:t>
      </w:r>
      <w:r>
        <w:rPr>
          <w:lang w:eastAsia="zh-CN"/>
        </w:rPr>
        <w:t xml:space="preserve">: </w:t>
      </w:r>
    </w:p>
    <w:p w14:paraId="0DB74D23" w14:textId="77777777" w:rsidR="002363C7" w:rsidRDefault="002363C7" w:rsidP="002363C7">
      <w:pPr>
        <w:spacing w:after="120"/>
        <w:rPr>
          <w:lang w:eastAsia="zh-CN"/>
        </w:rPr>
      </w:pPr>
      <w:r>
        <w:rPr>
          <w:color w:val="0070C0"/>
          <w:szCs w:val="24"/>
          <w:lang w:eastAsia="zh-CN"/>
        </w:rPr>
        <w:tab/>
        <w:t>-</w:t>
      </w:r>
      <w:r>
        <w:rPr>
          <w:color w:val="0070C0"/>
          <w:szCs w:val="24"/>
          <w:lang w:eastAsia="zh-CN"/>
        </w:rPr>
        <w:tab/>
      </w:r>
      <w:r w:rsidRPr="00F07B7C">
        <w:rPr>
          <w:lang w:eastAsia="zh-CN"/>
        </w:rPr>
        <w:t>RAN4 proceed with the current simulation result.</w:t>
      </w:r>
    </w:p>
    <w:p w14:paraId="4C16E891" w14:textId="77777777" w:rsidR="002363C7" w:rsidRPr="00D234CE" w:rsidRDefault="002363C7" w:rsidP="002363C7">
      <w:pPr>
        <w:spacing w:after="120"/>
      </w:pPr>
      <w:r>
        <w:rPr>
          <w:lang w:eastAsia="zh-CN"/>
        </w:rPr>
        <w:tab/>
        <w:t xml:space="preserve">- </w:t>
      </w:r>
      <w:r>
        <w:rPr>
          <w:lang w:eastAsia="zh-CN"/>
        </w:rPr>
        <w:tab/>
        <w:t>New simulation results provided during the work phase of the WI not precluded.</w:t>
      </w:r>
    </w:p>
    <w:p w14:paraId="7D3AD68E" w14:textId="25E4ED00" w:rsidR="002363C7" w:rsidRDefault="002363C7" w:rsidP="006E1FF6">
      <w:pPr>
        <w:tabs>
          <w:tab w:val="left" w:pos="4425"/>
        </w:tabs>
        <w:jc w:val="both"/>
        <w:rPr>
          <w:rStyle w:val="normaltextrun"/>
        </w:rPr>
      </w:pPr>
    </w:p>
    <w:p w14:paraId="5A4DF719" w14:textId="150430C6" w:rsidR="000D6841" w:rsidRDefault="000D6841" w:rsidP="00DE4CC2">
      <w:pPr>
        <w:jc w:val="both"/>
        <w:rPr>
          <w:rStyle w:val="normaltextrun"/>
        </w:rPr>
      </w:pPr>
      <w:r>
        <w:rPr>
          <w:rStyle w:val="normaltextrun"/>
        </w:rPr>
        <w:t>What comes to frequency band and power class, considering the timing of the WI, it would be good to concentrate to the ones that have results already available.</w:t>
      </w:r>
      <w:r w:rsidR="002363C7">
        <w:rPr>
          <w:rStyle w:val="normaltextrun"/>
        </w:rPr>
        <w:t xml:space="preserve"> This is also encouraged by the agreement from RAN4 #108 above.</w:t>
      </w:r>
      <w:r>
        <w:rPr>
          <w:rStyle w:val="normaltextrun"/>
        </w:rPr>
        <w:t xml:space="preserve"> For FR2 transparent schemes, there are RF-results available only from two companies in the results </w:t>
      </w:r>
      <w:r w:rsidR="009D74CA">
        <w:rPr>
          <w:rStyle w:val="normaltextrun"/>
        </w:rPr>
        <w:t xml:space="preserve">Excel </w:t>
      </w:r>
      <w:r>
        <w:rPr>
          <w:rStyle w:val="normaltextrun"/>
        </w:rPr>
        <w:t>[</w:t>
      </w:r>
      <w:r w:rsidR="008A46E5">
        <w:rPr>
          <w:rStyle w:val="normaltextrun"/>
        </w:rPr>
        <w:t>5</w:t>
      </w:r>
      <w:r>
        <w:rPr>
          <w:rStyle w:val="normaltextrun"/>
        </w:rPr>
        <w:t xml:space="preserve">]. Also results </w:t>
      </w:r>
      <w:r w:rsidR="00E65DB1">
        <w:rPr>
          <w:rStyle w:val="normaltextrun"/>
        </w:rPr>
        <w:t xml:space="preserve">for transparent schemes </w:t>
      </w:r>
      <w:r>
        <w:rPr>
          <w:rStyle w:val="normaltextrun"/>
        </w:rPr>
        <w:t xml:space="preserve">are available only for PC3. Hence it is proposed to </w:t>
      </w:r>
      <w:r w:rsidR="000770C1">
        <w:rPr>
          <w:rStyle w:val="normaltextrun"/>
          <w:lang w:val="en-US"/>
        </w:rPr>
        <w:t>prioritize</w:t>
      </w:r>
      <w:r>
        <w:rPr>
          <w:rStyle w:val="normaltextrun"/>
        </w:rPr>
        <w:t xml:space="preserve"> </w:t>
      </w:r>
      <w:r w:rsidR="3742FEA3" w:rsidRPr="500E7AE6">
        <w:rPr>
          <w:rStyle w:val="normaltextrun"/>
        </w:rPr>
        <w:t>FR1 and PC3</w:t>
      </w:r>
      <w:r>
        <w:rPr>
          <w:rStyle w:val="normaltextrun"/>
        </w:rPr>
        <w:t xml:space="preserve"> in Rel-18 WI.</w:t>
      </w:r>
    </w:p>
    <w:p w14:paraId="0424DA68" w14:textId="632D6AA7" w:rsidR="002955FB" w:rsidRDefault="003659BB" w:rsidP="00DE4CC2">
      <w:pPr>
        <w:jc w:val="both"/>
        <w:rPr>
          <w:rStyle w:val="normaltextrun"/>
        </w:rPr>
      </w:pPr>
      <w:r>
        <w:rPr>
          <w:b/>
          <w:bCs/>
          <w:i/>
          <w:iCs/>
        </w:rPr>
        <w:t>Proposal</w:t>
      </w:r>
      <w:r w:rsidR="000D6841">
        <w:rPr>
          <w:b/>
          <w:bCs/>
          <w:i/>
          <w:iCs/>
        </w:rPr>
        <w:t xml:space="preserve"> </w:t>
      </w:r>
      <w:r w:rsidR="00590DA3">
        <w:rPr>
          <w:b/>
          <w:bCs/>
          <w:i/>
          <w:iCs/>
        </w:rPr>
        <w:t>2</w:t>
      </w:r>
      <w:r w:rsidR="000D6841" w:rsidRPr="002D779D">
        <w:rPr>
          <w:b/>
          <w:bCs/>
          <w:i/>
          <w:iCs/>
          <w:noProof/>
        </w:rPr>
        <w:t xml:space="preserve">: </w:t>
      </w:r>
      <w:r w:rsidR="000D6841">
        <w:rPr>
          <w:rStyle w:val="normaltextrun"/>
          <w:rFonts w:cs="Arial"/>
          <w:i/>
          <w:iCs/>
          <w:color w:val="000000"/>
          <w:szCs w:val="22"/>
          <w:shd w:val="clear" w:color="auto" w:fill="FFFFFF"/>
        </w:rPr>
        <w:t xml:space="preserve"> </w:t>
      </w:r>
      <w:r w:rsidR="000770C1">
        <w:rPr>
          <w:rStyle w:val="normaltextrun"/>
          <w:i/>
          <w:iCs/>
          <w:lang w:val="en-US"/>
        </w:rPr>
        <w:t>Prioritize</w:t>
      </w:r>
      <w:r w:rsidR="000D6841">
        <w:rPr>
          <w:rStyle w:val="normaltextrun"/>
          <w:i/>
          <w:iCs/>
        </w:rPr>
        <w:t xml:space="preserve"> FR1 and power class 3 in Rel-18 WI</w:t>
      </w:r>
      <w:r w:rsidR="006B3402">
        <w:rPr>
          <w:rStyle w:val="normaltextrun"/>
          <w:i/>
        </w:rPr>
        <w:t>.</w:t>
      </w:r>
      <w:r w:rsidR="000D6841">
        <w:rPr>
          <w:rStyle w:val="normaltextrun"/>
        </w:rPr>
        <w:t xml:space="preserve"> </w:t>
      </w:r>
      <w:r w:rsidR="00136F08">
        <w:rPr>
          <w:rStyle w:val="normaltextrun"/>
        </w:rPr>
        <w:t xml:space="preserve"> </w:t>
      </w:r>
    </w:p>
    <w:p w14:paraId="260DAF41" w14:textId="77777777" w:rsidR="00F5397D" w:rsidRDefault="00F5397D" w:rsidP="00DE4CC2">
      <w:pPr>
        <w:jc w:val="both"/>
        <w:rPr>
          <w:rStyle w:val="normaltextrun"/>
        </w:rPr>
      </w:pPr>
      <w:r>
        <w:rPr>
          <w:rStyle w:val="normaltextrun"/>
        </w:rPr>
        <w:t>Similar to the previous issue also for pi/2 BPSK there are results available only from two companies in the results Excel [5]. Hence our preference is to prioritize QPSK, as agreed also in RAN4 #106. Also pi/2 BPSK has already existing requirements introduced in earlier releases.</w:t>
      </w:r>
    </w:p>
    <w:p w14:paraId="3ECC0A50" w14:textId="3053B4C1" w:rsidR="00F5397D" w:rsidRPr="00F5397D" w:rsidRDefault="00F5397D" w:rsidP="00DE4CC2">
      <w:pPr>
        <w:jc w:val="both"/>
        <w:rPr>
          <w:rStyle w:val="normaltextrun"/>
        </w:rPr>
      </w:pPr>
      <w:r>
        <w:rPr>
          <w:rStyle w:val="normaltextrun"/>
        </w:rPr>
        <w:t xml:space="preserve"> </w:t>
      </w:r>
      <w:r>
        <w:rPr>
          <w:b/>
          <w:bCs/>
          <w:i/>
          <w:iCs/>
        </w:rPr>
        <w:t xml:space="preserve">Proposal </w:t>
      </w:r>
      <w:r w:rsidR="00590DA3">
        <w:rPr>
          <w:b/>
          <w:bCs/>
          <w:i/>
          <w:iCs/>
        </w:rPr>
        <w:t>3</w:t>
      </w:r>
      <w:r w:rsidRPr="002D779D">
        <w:rPr>
          <w:b/>
          <w:bCs/>
          <w:i/>
          <w:iCs/>
          <w:noProof/>
        </w:rPr>
        <w:t xml:space="preserve">: </w:t>
      </w:r>
      <w:r>
        <w:rPr>
          <w:rStyle w:val="normaltextrun"/>
          <w:rFonts w:cs="Arial"/>
          <w:i/>
          <w:iCs/>
          <w:color w:val="000000"/>
          <w:szCs w:val="22"/>
          <w:shd w:val="clear" w:color="auto" w:fill="FFFFFF"/>
        </w:rPr>
        <w:t xml:space="preserve"> </w:t>
      </w:r>
      <w:r>
        <w:rPr>
          <w:rStyle w:val="normaltextrun"/>
          <w:i/>
          <w:iCs/>
          <w:lang w:val="en-US"/>
        </w:rPr>
        <w:t>Prioritize</w:t>
      </w:r>
      <w:r>
        <w:rPr>
          <w:rStyle w:val="normaltextrun"/>
          <w:i/>
        </w:rPr>
        <w:t xml:space="preserve"> QPSK modulation </w:t>
      </w:r>
      <w:r>
        <w:rPr>
          <w:rStyle w:val="normaltextrun"/>
          <w:i/>
          <w:iCs/>
        </w:rPr>
        <w:t>in Rel-18 WI</w:t>
      </w:r>
      <w:r w:rsidR="006B3402">
        <w:rPr>
          <w:rStyle w:val="normaltextrun"/>
          <w:i/>
        </w:rPr>
        <w:t>.</w:t>
      </w:r>
      <w:r>
        <w:rPr>
          <w:rStyle w:val="normaltextrun"/>
        </w:rPr>
        <w:t xml:space="preserve">  </w:t>
      </w:r>
    </w:p>
    <w:p w14:paraId="45E9890E" w14:textId="7D2E39D5" w:rsidR="00DE4CC2" w:rsidRDefault="00DE4CC2" w:rsidP="00DE4CC2">
      <w:pPr>
        <w:pStyle w:val="Heading1"/>
        <w:rPr>
          <w:szCs w:val="36"/>
        </w:rPr>
      </w:pPr>
      <w:r>
        <w:rPr>
          <w:szCs w:val="36"/>
        </w:rPr>
        <w:t>4.</w:t>
      </w:r>
      <w:r>
        <w:rPr>
          <w:szCs w:val="36"/>
        </w:rPr>
        <w:tab/>
        <w:t>Net gain a</w:t>
      </w:r>
      <w:r w:rsidRPr="00DE4CC2">
        <w:rPr>
          <w:szCs w:val="36"/>
        </w:rPr>
        <w:t>nalys</w:t>
      </w:r>
      <w:r>
        <w:rPr>
          <w:szCs w:val="36"/>
        </w:rPr>
        <w:t>is</w:t>
      </w:r>
      <w:r w:rsidRPr="00DE4CC2">
        <w:rPr>
          <w:szCs w:val="36"/>
        </w:rPr>
        <w:t xml:space="preserve"> </w:t>
      </w:r>
    </w:p>
    <w:p w14:paraId="4A003B17" w14:textId="19446336" w:rsidR="0060664D" w:rsidRDefault="0060664D" w:rsidP="0060664D">
      <w:pPr>
        <w:pStyle w:val="paragraph"/>
        <w:spacing w:before="0" w:beforeAutospacing="0" w:after="0" w:afterAutospacing="0"/>
        <w:textAlignment w:val="baseline"/>
        <w:rPr>
          <w:rFonts w:ascii="Segoe UI" w:hAnsi="Segoe UI" w:cs="Segoe UI"/>
          <w:sz w:val="18"/>
          <w:szCs w:val="18"/>
        </w:rPr>
      </w:pPr>
      <w:r>
        <w:rPr>
          <w:rStyle w:val="normaltextrun"/>
          <w:sz w:val="20"/>
          <w:szCs w:val="20"/>
        </w:rPr>
        <w:t>The following agreement was made in RAN4 #106bis-e.</w:t>
      </w:r>
      <w:r>
        <w:rPr>
          <w:rStyle w:val="eop"/>
          <w:sz w:val="20"/>
          <w:szCs w:val="20"/>
        </w:rPr>
        <w:t> </w:t>
      </w:r>
    </w:p>
    <w:p w14:paraId="05E7B61A" w14:textId="77777777" w:rsidR="0060664D" w:rsidRDefault="0060664D" w:rsidP="0060664D">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541C7A2" w14:textId="77777777" w:rsidR="0060664D" w:rsidRDefault="0060664D" w:rsidP="0060664D">
      <w:pPr>
        <w:pStyle w:val="paragraph"/>
        <w:spacing w:before="0" w:beforeAutospacing="0" w:after="0" w:afterAutospacing="0"/>
        <w:textAlignment w:val="baseline"/>
        <w:rPr>
          <w:rFonts w:ascii="Segoe UI" w:hAnsi="Segoe UI" w:cs="Segoe UI"/>
          <w:sz w:val="18"/>
          <w:szCs w:val="18"/>
        </w:rPr>
      </w:pPr>
      <w:r>
        <w:rPr>
          <w:rStyle w:val="normaltextrun"/>
          <w:b/>
          <w:bCs/>
          <w:sz w:val="20"/>
          <w:szCs w:val="20"/>
          <w:shd w:val="clear" w:color="auto" w:fill="00FF00"/>
        </w:rPr>
        <w:t>Agreement</w:t>
      </w:r>
      <w:r>
        <w:rPr>
          <w:rStyle w:val="normaltextrun"/>
          <w:sz w:val="20"/>
          <w:szCs w:val="20"/>
          <w:shd w:val="clear" w:color="auto" w:fill="00FF00"/>
        </w:rPr>
        <w:t>:</w:t>
      </w:r>
      <w:r>
        <w:rPr>
          <w:rStyle w:val="normaltextrun"/>
          <w:sz w:val="20"/>
          <w:szCs w:val="20"/>
        </w:rPr>
        <w:t> </w:t>
      </w:r>
      <w:r>
        <w:rPr>
          <w:rStyle w:val="eop"/>
          <w:sz w:val="20"/>
          <w:szCs w:val="20"/>
        </w:rPr>
        <w:t> </w:t>
      </w:r>
    </w:p>
    <w:p w14:paraId="67945091" w14:textId="77777777" w:rsidR="0060664D" w:rsidRDefault="0060664D" w:rsidP="00695F90">
      <w:pPr>
        <w:pStyle w:val="paragraph"/>
        <w:numPr>
          <w:ilvl w:val="0"/>
          <w:numId w:val="12"/>
        </w:numPr>
        <w:tabs>
          <w:tab w:val="clear" w:pos="720"/>
          <w:tab w:val="num" w:pos="0"/>
        </w:tabs>
        <w:spacing w:before="0" w:beforeAutospacing="0" w:after="0" w:afterAutospacing="0"/>
        <w:ind w:firstLine="0"/>
        <w:textAlignment w:val="baseline"/>
        <w:rPr>
          <w:sz w:val="22"/>
          <w:szCs w:val="22"/>
        </w:rPr>
      </w:pPr>
      <w:r>
        <w:rPr>
          <w:rStyle w:val="normaltextrun"/>
          <w:i/>
          <w:iCs/>
          <w:color w:val="0070C0"/>
          <w:sz w:val="20"/>
          <w:szCs w:val="20"/>
        </w:rPr>
        <w:t>Use the following equation as the baseline</w:t>
      </w:r>
      <w:r>
        <w:rPr>
          <w:rStyle w:val="eop"/>
          <w:color w:val="0070C0"/>
          <w:sz w:val="20"/>
          <w:szCs w:val="20"/>
        </w:rPr>
        <w:t> </w:t>
      </w:r>
    </w:p>
    <w:p w14:paraId="79C21F9E" w14:textId="77777777" w:rsidR="002D6E82" w:rsidRDefault="0060664D" w:rsidP="00695F90">
      <w:pPr>
        <w:pStyle w:val="paragraph"/>
        <w:numPr>
          <w:ilvl w:val="0"/>
          <w:numId w:val="13"/>
        </w:numPr>
        <w:tabs>
          <w:tab w:val="clear" w:pos="720"/>
          <w:tab w:val="num" w:pos="0"/>
        </w:tabs>
        <w:spacing w:before="0" w:beforeAutospacing="0" w:after="0" w:afterAutospacing="0"/>
        <w:ind w:left="1985" w:hanging="567"/>
        <w:textAlignment w:val="baseline"/>
        <w:rPr>
          <w:rStyle w:val="normaltextrun"/>
          <w:i/>
          <w:iCs/>
          <w:color w:val="0070C0"/>
          <w:sz w:val="20"/>
          <w:szCs w:val="20"/>
        </w:rPr>
      </w:pPr>
      <w:r w:rsidRPr="00387AAF">
        <w:rPr>
          <w:rStyle w:val="normaltextrun"/>
          <w:i/>
          <w:iCs/>
          <w:color w:val="0070C0"/>
          <w:sz w:val="20"/>
          <w:szCs w:val="20"/>
        </w:rPr>
        <w:t>Net Gain [dB]=(Pout_(Filter i)-Pout_Ref )+(SNR10%_Ref-SNR10%_(Filter i) )</w:t>
      </w:r>
    </w:p>
    <w:p w14:paraId="1B5C0B6E" w14:textId="43BE61FE" w:rsidR="0060664D" w:rsidRPr="00387AAF" w:rsidRDefault="0060664D" w:rsidP="00695F90">
      <w:pPr>
        <w:pStyle w:val="paragraph"/>
        <w:numPr>
          <w:ilvl w:val="0"/>
          <w:numId w:val="13"/>
        </w:numPr>
        <w:tabs>
          <w:tab w:val="clear" w:pos="720"/>
          <w:tab w:val="num" w:pos="0"/>
        </w:tabs>
        <w:spacing w:before="0" w:beforeAutospacing="0" w:after="0" w:afterAutospacing="0"/>
        <w:ind w:left="1985" w:hanging="567"/>
        <w:textAlignment w:val="baseline"/>
        <w:rPr>
          <w:i/>
          <w:iCs/>
          <w:color w:val="0070C0"/>
          <w:sz w:val="20"/>
          <w:szCs w:val="20"/>
        </w:rPr>
      </w:pPr>
      <w:r w:rsidRPr="002D6E82">
        <w:rPr>
          <w:rStyle w:val="normaltextrun"/>
          <w:i/>
          <w:iCs/>
          <w:color w:val="0070C0"/>
          <w:sz w:val="20"/>
          <w:szCs w:val="20"/>
        </w:rPr>
        <w:t>Where Pout_(Filter i) is the achieved (TX) output power of the filtered  waveform being compared against the reference, Pout_Ref is the output power of the reference, SNR10%_Ref is the required SNR to achieve 10% BLER with the reference, and SNR10%_(Filter i) is the required SNR to achieve 10% BLER using the filtered waveform being compared against the reference.</w:t>
      </w:r>
      <w:r w:rsidRPr="002D6E82">
        <w:rPr>
          <w:rStyle w:val="eop"/>
          <w:color w:val="0070C0"/>
          <w:sz w:val="20"/>
          <w:szCs w:val="20"/>
        </w:rPr>
        <w:t> </w:t>
      </w:r>
    </w:p>
    <w:p w14:paraId="352F34A8" w14:textId="77777777" w:rsidR="0060664D" w:rsidRDefault="0060664D" w:rsidP="00695F90">
      <w:pPr>
        <w:pStyle w:val="paragraph"/>
        <w:numPr>
          <w:ilvl w:val="0"/>
          <w:numId w:val="14"/>
        </w:numPr>
        <w:tabs>
          <w:tab w:val="clear" w:pos="720"/>
          <w:tab w:val="num" w:pos="0"/>
        </w:tabs>
        <w:spacing w:before="0" w:beforeAutospacing="0" w:after="0" w:afterAutospacing="0"/>
        <w:ind w:firstLine="0"/>
        <w:textAlignment w:val="baseline"/>
        <w:rPr>
          <w:sz w:val="22"/>
          <w:szCs w:val="22"/>
        </w:rPr>
      </w:pPr>
      <w:r>
        <w:rPr>
          <w:rStyle w:val="normaltextrun"/>
          <w:i/>
          <w:iCs/>
          <w:color w:val="0070C0"/>
          <w:sz w:val="20"/>
          <w:szCs w:val="20"/>
        </w:rPr>
        <w:t>Use the following equation when providing the results for net gain</w:t>
      </w:r>
      <w:r>
        <w:rPr>
          <w:rStyle w:val="eop"/>
          <w:color w:val="0070C0"/>
          <w:sz w:val="20"/>
          <w:szCs w:val="20"/>
        </w:rPr>
        <w:t> </w:t>
      </w:r>
    </w:p>
    <w:p w14:paraId="6F03E59F" w14:textId="77777777" w:rsidR="0060664D" w:rsidRPr="00387AAF" w:rsidRDefault="0060664D" w:rsidP="00695F90">
      <w:pPr>
        <w:pStyle w:val="paragraph"/>
        <w:numPr>
          <w:ilvl w:val="0"/>
          <w:numId w:val="15"/>
        </w:numPr>
        <w:tabs>
          <w:tab w:val="clear" w:pos="720"/>
          <w:tab w:val="num" w:pos="0"/>
        </w:tabs>
        <w:spacing w:before="0" w:beforeAutospacing="0" w:after="0" w:afterAutospacing="0"/>
        <w:ind w:left="1440" w:firstLine="0"/>
        <w:textAlignment w:val="baseline"/>
        <w:rPr>
          <w:sz w:val="22"/>
          <w:szCs w:val="22"/>
          <w:lang w:val="da-DK"/>
        </w:rPr>
      </w:pPr>
      <w:r w:rsidRPr="00387AAF">
        <w:rPr>
          <w:rStyle w:val="normaltextrun"/>
          <w:i/>
          <w:color w:val="0070C0"/>
          <w:sz w:val="20"/>
          <w:szCs w:val="20"/>
          <w:lang w:val="da-DK"/>
        </w:rPr>
        <w:t>Net Gain [dB]=-DOPR_M0 +(SNR10%_Ref-SNR10%_(Filter i) )</w:t>
      </w:r>
      <w:r w:rsidRPr="00387AAF">
        <w:rPr>
          <w:rStyle w:val="eop"/>
          <w:color w:val="0070C0"/>
          <w:sz w:val="20"/>
          <w:szCs w:val="20"/>
          <w:lang w:val="da-DK"/>
        </w:rPr>
        <w:t> </w:t>
      </w:r>
    </w:p>
    <w:p w14:paraId="5F254E1E" w14:textId="20C864F6" w:rsidR="002B6736" w:rsidRPr="00387AAF" w:rsidRDefault="002B6736" w:rsidP="002B6736">
      <w:pPr>
        <w:spacing w:after="0"/>
        <w:jc w:val="both"/>
        <w:rPr>
          <w:rStyle w:val="normaltextrun"/>
          <w:lang w:val="da-DK"/>
        </w:rPr>
      </w:pPr>
    </w:p>
    <w:p w14:paraId="42D5EF09" w14:textId="46139410" w:rsidR="0060664D" w:rsidRPr="00387AAF" w:rsidRDefault="0060664D" w:rsidP="002B6736">
      <w:pPr>
        <w:spacing w:after="0"/>
        <w:jc w:val="both"/>
        <w:rPr>
          <w:rStyle w:val="normaltextrun"/>
          <w:lang w:val="da-DK"/>
        </w:rPr>
      </w:pPr>
    </w:p>
    <w:p w14:paraId="566200AF" w14:textId="758794EF" w:rsidR="0060664D" w:rsidRDefault="002D6E82" w:rsidP="001B5206">
      <w:pPr>
        <w:spacing w:after="0"/>
        <w:jc w:val="both"/>
        <w:rPr>
          <w:rStyle w:val="normaltextrun"/>
        </w:rPr>
      </w:pPr>
      <w:r>
        <w:rPr>
          <w:rStyle w:val="normaltextrun"/>
        </w:rPr>
        <w:t xml:space="preserve">In the following we analyse the net gain using the </w:t>
      </w:r>
      <w:r w:rsidR="00CB1094">
        <w:rPr>
          <w:rStyle w:val="normaltextrun"/>
        </w:rPr>
        <w:t>agreed equation</w:t>
      </w:r>
      <w:r w:rsidR="0059241C">
        <w:rPr>
          <w:rStyle w:val="normaltextrun"/>
        </w:rPr>
        <w:t>(s)</w:t>
      </w:r>
      <w:r>
        <w:rPr>
          <w:rStyle w:val="normaltextrun"/>
        </w:rPr>
        <w:t>.</w:t>
      </w:r>
    </w:p>
    <w:p w14:paraId="6D697B8C" w14:textId="77777777" w:rsidR="001B5206" w:rsidRPr="001B5206" w:rsidRDefault="001B5206" w:rsidP="001B5206">
      <w:pPr>
        <w:spacing w:after="0"/>
        <w:jc w:val="both"/>
        <w:rPr>
          <w:rStyle w:val="normaltextrun"/>
        </w:rPr>
      </w:pPr>
    </w:p>
    <w:p w14:paraId="2A48A8ED" w14:textId="082B7266" w:rsidR="00245272" w:rsidRDefault="00245272" w:rsidP="00245272">
      <w:r>
        <w:lastRenderedPageBreak/>
        <w:t>The s</w:t>
      </w:r>
      <w:r w:rsidRPr="00104F2F">
        <w:t>et of configurations</w:t>
      </w:r>
      <w:r>
        <w:t xml:space="preserve"> defining MCS/PRB allocations for simulations was made in RAN1 #111 and the configurations are shown in Table 1. These parameters ensure that such MCS/PRB combinations yield the same spectral efficiency, i.e., the results are comparable.</w:t>
      </w:r>
    </w:p>
    <w:p w14:paraId="532D48D7" w14:textId="655D536E" w:rsidR="002D6E82" w:rsidRPr="008921F0" w:rsidRDefault="002D6E82" w:rsidP="002D6E82">
      <w:pPr>
        <w:jc w:val="center"/>
      </w:pPr>
      <w:r>
        <w:rPr>
          <w:b/>
          <w:bCs/>
        </w:rPr>
        <w:t xml:space="preserve">Table 1 </w:t>
      </w:r>
      <w:r>
        <w:t>Set of configurations for simulations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2D6E82" w14:paraId="0D1F184C" w14:textId="77777777" w:rsidTr="152B635A">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5043EA" w14:textId="77777777" w:rsidR="002D6E82" w:rsidRPr="006570C0" w:rsidRDefault="002D6E82" w:rsidP="00784F80">
            <w:pPr>
              <w:pStyle w:val="xmsonormal"/>
              <w:jc w:val="center"/>
              <w:rPr>
                <w:lang w:eastAsia="fr-FR"/>
              </w:rPr>
            </w:pPr>
            <w: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4A1963" w14:textId="77777777" w:rsidR="002D6E82" w:rsidRDefault="002D6E82" w:rsidP="00784F80">
            <w:pPr>
              <w:pStyle w:val="xmsonormal"/>
              <w:jc w:val="center"/>
            </w:pPr>
            <w:r>
              <w:t>No spectrum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BCB957" w14:textId="77777777" w:rsidR="002D6E82" w:rsidRDefault="002D6E82" w:rsidP="00784F80">
            <w:pPr>
              <w:pStyle w:val="xmsonormal"/>
              <w:jc w:val="center"/>
            </w:pPr>
            <w:r>
              <w:t>With spectrum extension</w:t>
            </w:r>
          </w:p>
        </w:tc>
      </w:tr>
      <w:tr w:rsidR="002D6E82" w14:paraId="04941BB3"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3DF57" w14:textId="77777777" w:rsidR="002D6E82" w:rsidRDefault="002D6E82" w:rsidP="00784F80">
            <w:pPr>
              <w:pStyle w:val="xmsonormal"/>
              <w:jc w:val="center"/>
            </w:pPr>
            <w: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C149A" w14:textId="77777777" w:rsidR="002D6E82" w:rsidRDefault="002D6E82" w:rsidP="00784F80">
            <w:pPr>
              <w:pStyle w:val="xmsonormal"/>
              <w:jc w:val="center"/>
            </w:pPr>
            <w:r>
              <w:t>Tput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F257F" w14:textId="77777777" w:rsidR="002D6E82" w:rsidRDefault="002D6E82" w:rsidP="00784F80">
            <w:pPr>
              <w:pStyle w:val="xmsonormal"/>
              <w:jc w:val="center"/>
            </w:pPr>
            <w: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E52E7" w14:textId="77777777" w:rsidR="002D6E82" w:rsidRDefault="002D6E82" w:rsidP="00784F80">
            <w:pPr>
              <w:pStyle w:val="xmsonormal"/>
              <w:jc w:val="center"/>
            </w:pPr>
            <w: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F329F" w14:textId="77777777" w:rsidR="002D6E82" w:rsidRDefault="002D6E82" w:rsidP="00784F80">
            <w:pPr>
              <w:pStyle w:val="xmsonormal"/>
              <w:jc w:val="center"/>
            </w:pPr>
            <w:r>
              <w:t>#PRBs before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5DB46" w14:textId="77777777" w:rsidR="002D6E82" w:rsidRDefault="002D6E82" w:rsidP="00784F80">
            <w:pPr>
              <w:pStyle w:val="xmsonormal"/>
              <w:jc w:val="center"/>
            </w:pPr>
            <w:r>
              <w:t>#PRBs after extension</w:t>
            </w:r>
          </w:p>
        </w:tc>
        <w:tc>
          <w:tcPr>
            <w:tcW w:w="651" w:type="dxa"/>
            <w:tcBorders>
              <w:top w:val="nil"/>
              <w:left w:val="nil"/>
              <w:bottom w:val="single" w:sz="8" w:space="0" w:color="auto"/>
              <w:right w:val="single" w:sz="8" w:space="0" w:color="auto"/>
            </w:tcBorders>
            <w:vAlign w:val="center"/>
            <w:hideMark/>
          </w:tcPr>
          <w:p w14:paraId="7189DA47" w14:textId="77777777" w:rsidR="002D6E82" w:rsidRDefault="002D6E82" w:rsidP="00784F80">
            <w:pPr>
              <w:pStyle w:val="xmsonormal"/>
              <w:jc w:val="center"/>
            </w:pPr>
            <w:r>
              <w:t>MCS</w:t>
            </w:r>
          </w:p>
        </w:tc>
        <w:tc>
          <w:tcPr>
            <w:tcW w:w="1006" w:type="dxa"/>
            <w:tcBorders>
              <w:top w:val="nil"/>
              <w:left w:val="nil"/>
              <w:bottom w:val="single" w:sz="8" w:space="0" w:color="auto"/>
              <w:right w:val="single" w:sz="8" w:space="0" w:color="auto"/>
            </w:tcBorders>
            <w:vAlign w:val="center"/>
            <w:hideMark/>
          </w:tcPr>
          <w:p w14:paraId="5087CB6E" w14:textId="77777777" w:rsidR="002D6E82" w:rsidRDefault="002D6E82" w:rsidP="00784F80">
            <w:pPr>
              <w:pStyle w:val="xmsonormal"/>
              <w:jc w:val="center"/>
            </w:pPr>
            <w:r>
              <w:t>Spectrum extension factor</w:t>
            </w:r>
          </w:p>
        </w:tc>
      </w:tr>
      <w:tr w:rsidR="002D6E82" w:rsidRPr="00D94B3B" w14:paraId="5D52B082"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F7423F" w14:textId="77777777" w:rsidR="002D6E82" w:rsidRPr="00BE61B3" w:rsidRDefault="002D6E82" w:rsidP="00784F80">
            <w:pPr>
              <w:pStyle w:val="xmsonormal"/>
              <w:jc w:val="center"/>
              <w:rPr>
                <w:sz w:val="20"/>
                <w:szCs w:val="20"/>
              </w:rPr>
            </w:pPr>
            <w:r w:rsidRPr="00BE61B3">
              <w:rPr>
                <w:sz w:val="20"/>
                <w:szCs w:val="20"/>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548C5" w14:textId="77777777" w:rsidR="002D6E82" w:rsidRPr="00BE61B3" w:rsidRDefault="002D6E82" w:rsidP="00784F80">
            <w:pPr>
              <w:pStyle w:val="xmsonormal"/>
              <w:jc w:val="center"/>
              <w:rPr>
                <w:sz w:val="20"/>
                <w:szCs w:val="20"/>
              </w:rPr>
            </w:pPr>
            <w:r w:rsidRPr="00BE61B3">
              <w:rPr>
                <w:sz w:val="20"/>
                <w:szCs w:val="20"/>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0DB59E43" w14:textId="77777777" w:rsidR="002D6E82" w:rsidRPr="00BE61B3" w:rsidRDefault="002D6E82" w:rsidP="00784F80">
            <w:pPr>
              <w:pStyle w:val="xmsonormal"/>
              <w:jc w:val="center"/>
              <w:rPr>
                <w:sz w:val="20"/>
                <w:szCs w:val="20"/>
              </w:rPr>
            </w:pPr>
            <w:r w:rsidRPr="00BE61B3">
              <w:rPr>
                <w:sz w:val="20"/>
                <w:szCs w:val="20"/>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B852B03" w14:textId="77777777" w:rsidR="002D6E82" w:rsidRPr="00BE61B3" w:rsidRDefault="002D6E82" w:rsidP="00784F80">
            <w:pPr>
              <w:pStyle w:val="xmsonormal"/>
              <w:jc w:val="center"/>
              <w:rPr>
                <w:sz w:val="20"/>
                <w:szCs w:val="20"/>
              </w:rPr>
            </w:pPr>
            <w:r w:rsidRPr="00BE61B3">
              <w:rPr>
                <w:sz w:val="20"/>
                <w:szCs w:val="20"/>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0ECFCE30" w14:textId="77777777" w:rsidR="002D6E82" w:rsidRPr="00BE61B3" w:rsidRDefault="002D6E82" w:rsidP="00784F80">
            <w:pPr>
              <w:pStyle w:val="xmsonormal"/>
              <w:jc w:val="center"/>
              <w:rPr>
                <w:sz w:val="20"/>
                <w:szCs w:val="20"/>
              </w:rPr>
            </w:pPr>
            <w:r w:rsidRPr="00BE61B3">
              <w:rPr>
                <w:sz w:val="20"/>
                <w:szCs w:val="20"/>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5525AE79" w14:textId="77777777" w:rsidR="002D6E82" w:rsidRPr="00BE61B3" w:rsidRDefault="002D6E82" w:rsidP="00784F80">
            <w:pPr>
              <w:pStyle w:val="xmsonormal"/>
              <w:jc w:val="center"/>
              <w:rPr>
                <w:sz w:val="20"/>
                <w:szCs w:val="20"/>
              </w:rPr>
            </w:pPr>
            <w:r w:rsidRPr="00BE61B3">
              <w:rPr>
                <w:sz w:val="20"/>
                <w:szCs w:val="20"/>
              </w:rPr>
              <w:t>16</w:t>
            </w:r>
          </w:p>
        </w:tc>
        <w:tc>
          <w:tcPr>
            <w:tcW w:w="651" w:type="dxa"/>
            <w:tcBorders>
              <w:top w:val="nil"/>
              <w:left w:val="nil"/>
              <w:bottom w:val="single" w:sz="8" w:space="0" w:color="auto"/>
              <w:right w:val="single" w:sz="8" w:space="0" w:color="auto"/>
            </w:tcBorders>
            <w:hideMark/>
          </w:tcPr>
          <w:p w14:paraId="21A34A26" w14:textId="77777777" w:rsidR="002D6E82" w:rsidRPr="00BE61B3" w:rsidRDefault="002D6E82" w:rsidP="00784F80">
            <w:pPr>
              <w:pStyle w:val="xmsonormal"/>
              <w:jc w:val="center"/>
              <w:rPr>
                <w:sz w:val="20"/>
                <w:szCs w:val="20"/>
              </w:rPr>
            </w:pPr>
            <w:r w:rsidRPr="00BE61B3">
              <w:rPr>
                <w:sz w:val="20"/>
                <w:szCs w:val="20"/>
              </w:rPr>
              <w:t>8</w:t>
            </w:r>
          </w:p>
        </w:tc>
        <w:tc>
          <w:tcPr>
            <w:tcW w:w="1006" w:type="dxa"/>
            <w:tcBorders>
              <w:top w:val="nil"/>
              <w:left w:val="nil"/>
              <w:bottom w:val="single" w:sz="8" w:space="0" w:color="auto"/>
              <w:right w:val="single" w:sz="8" w:space="0" w:color="auto"/>
            </w:tcBorders>
            <w:hideMark/>
          </w:tcPr>
          <w:p w14:paraId="106066C1" w14:textId="77777777" w:rsidR="002D6E82" w:rsidRPr="00BE61B3" w:rsidRDefault="002D6E82" w:rsidP="00784F80">
            <w:pPr>
              <w:pStyle w:val="xmsonormal"/>
              <w:jc w:val="center"/>
              <w:rPr>
                <w:sz w:val="20"/>
                <w:szCs w:val="20"/>
              </w:rPr>
            </w:pPr>
            <w:r w:rsidRPr="00BE61B3">
              <w:rPr>
                <w:sz w:val="20"/>
                <w:szCs w:val="20"/>
              </w:rPr>
              <w:t xml:space="preserve">1/8 </w:t>
            </w:r>
          </w:p>
        </w:tc>
      </w:tr>
      <w:tr w:rsidR="002D6E82" w:rsidRPr="00D94B3B" w14:paraId="12C7E61A"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4A667C" w14:textId="77777777" w:rsidR="002D6E82" w:rsidRPr="00BE61B3" w:rsidRDefault="002D6E82" w:rsidP="00784F80">
            <w:pPr>
              <w:pStyle w:val="xmsonormal"/>
              <w:jc w:val="center"/>
              <w:rPr>
                <w:sz w:val="20"/>
                <w:szCs w:val="20"/>
              </w:rPr>
            </w:pPr>
            <w:r w:rsidRPr="00BE61B3">
              <w:rPr>
                <w:sz w:val="20"/>
                <w:szCs w:val="20"/>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A752B" w14:textId="77777777" w:rsidR="002D6E82" w:rsidRPr="00BE61B3" w:rsidRDefault="002D6E82" w:rsidP="00784F80">
            <w:pPr>
              <w:pStyle w:val="xmsonormal"/>
              <w:jc w:val="center"/>
              <w:rPr>
                <w:sz w:val="20"/>
                <w:szCs w:val="20"/>
              </w:rPr>
            </w:pPr>
            <w:r w:rsidRPr="00BE61B3">
              <w:rPr>
                <w:sz w:val="20"/>
                <w:szCs w:val="20"/>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687DCF75" w14:textId="77777777" w:rsidR="002D6E82" w:rsidRPr="00BE61B3" w:rsidRDefault="002D6E82" w:rsidP="00784F80">
            <w:pPr>
              <w:pStyle w:val="xmsonormal"/>
              <w:jc w:val="center"/>
              <w:rPr>
                <w:sz w:val="20"/>
                <w:szCs w:val="20"/>
              </w:rPr>
            </w:pPr>
            <w:r w:rsidRPr="00BE61B3">
              <w:rPr>
                <w:sz w:val="20"/>
                <w:szCs w:val="20"/>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3D8C975E" w14:textId="77777777" w:rsidR="002D6E82" w:rsidRPr="00BE61B3" w:rsidRDefault="002D6E82" w:rsidP="00784F80">
            <w:pPr>
              <w:pStyle w:val="xmsonormal"/>
              <w:jc w:val="center"/>
              <w:rPr>
                <w:sz w:val="20"/>
                <w:szCs w:val="20"/>
              </w:rPr>
            </w:pPr>
            <w:r w:rsidRPr="00BE61B3">
              <w:rPr>
                <w:sz w:val="20"/>
                <w:szCs w:val="20"/>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5597BF26" w14:textId="48588960" w:rsidR="002D6E82" w:rsidRPr="00BE61B3" w:rsidRDefault="1E3718AE" w:rsidP="00784F80">
            <w:pPr>
              <w:pStyle w:val="xmsonormal"/>
              <w:jc w:val="center"/>
              <w:rPr>
                <w:sz w:val="20"/>
                <w:szCs w:val="20"/>
              </w:rPr>
            </w:pPr>
            <w:r w:rsidRPr="152B635A">
              <w:rPr>
                <w:sz w:val="20"/>
                <w:szCs w:val="20"/>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398CF204" w14:textId="77777777" w:rsidR="002D6E82" w:rsidRPr="00BE61B3" w:rsidRDefault="002D6E82" w:rsidP="00784F80">
            <w:pPr>
              <w:pStyle w:val="xmsonormal"/>
              <w:jc w:val="center"/>
              <w:rPr>
                <w:sz w:val="20"/>
                <w:szCs w:val="20"/>
              </w:rPr>
            </w:pPr>
            <w:r w:rsidRPr="00BE61B3">
              <w:rPr>
                <w:sz w:val="20"/>
                <w:szCs w:val="20"/>
              </w:rPr>
              <w:t>32</w:t>
            </w:r>
          </w:p>
        </w:tc>
        <w:tc>
          <w:tcPr>
            <w:tcW w:w="651" w:type="dxa"/>
            <w:tcBorders>
              <w:top w:val="nil"/>
              <w:left w:val="nil"/>
              <w:bottom w:val="single" w:sz="8" w:space="0" w:color="auto"/>
              <w:right w:val="single" w:sz="8" w:space="0" w:color="auto"/>
            </w:tcBorders>
            <w:hideMark/>
          </w:tcPr>
          <w:p w14:paraId="6F2D5BCB" w14:textId="77777777" w:rsidR="002D6E82" w:rsidRPr="00BE61B3" w:rsidRDefault="002D6E82" w:rsidP="00784F80">
            <w:pPr>
              <w:pStyle w:val="xmsonormal"/>
              <w:jc w:val="center"/>
              <w:rPr>
                <w:sz w:val="20"/>
                <w:szCs w:val="20"/>
              </w:rPr>
            </w:pPr>
            <w:r w:rsidRPr="00BE61B3">
              <w:rPr>
                <w:sz w:val="20"/>
                <w:szCs w:val="20"/>
              </w:rPr>
              <w:t>9</w:t>
            </w:r>
          </w:p>
        </w:tc>
        <w:tc>
          <w:tcPr>
            <w:tcW w:w="1006" w:type="dxa"/>
            <w:tcBorders>
              <w:top w:val="nil"/>
              <w:left w:val="nil"/>
              <w:bottom w:val="single" w:sz="8" w:space="0" w:color="auto"/>
              <w:right w:val="single" w:sz="8" w:space="0" w:color="auto"/>
            </w:tcBorders>
            <w:hideMark/>
          </w:tcPr>
          <w:p w14:paraId="3A275A81" w14:textId="77777777" w:rsidR="002D6E82" w:rsidRPr="00BE61B3" w:rsidRDefault="002D6E82" w:rsidP="00784F80">
            <w:pPr>
              <w:pStyle w:val="xmsonormal"/>
              <w:jc w:val="center"/>
              <w:rPr>
                <w:sz w:val="20"/>
                <w:szCs w:val="20"/>
              </w:rPr>
            </w:pPr>
            <w:r w:rsidRPr="00BE61B3">
              <w:rPr>
                <w:sz w:val="20"/>
                <w:szCs w:val="20"/>
              </w:rPr>
              <w:t xml:space="preserve">1/8 </w:t>
            </w:r>
          </w:p>
        </w:tc>
      </w:tr>
      <w:tr w:rsidR="002D6E82" w:rsidRPr="00D94B3B" w14:paraId="6650462A"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321C1" w14:textId="77777777" w:rsidR="002D6E82" w:rsidRPr="00BE61B3" w:rsidRDefault="002D6E82" w:rsidP="00784F80">
            <w:pPr>
              <w:pStyle w:val="xmsonormal"/>
              <w:jc w:val="center"/>
              <w:rPr>
                <w:sz w:val="20"/>
                <w:szCs w:val="20"/>
              </w:rPr>
            </w:pPr>
            <w:r w:rsidRPr="00BE61B3">
              <w:rPr>
                <w:sz w:val="20"/>
                <w:szCs w:val="20"/>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2A654" w14:textId="77777777" w:rsidR="002D6E82" w:rsidRPr="00BE61B3" w:rsidRDefault="002D6E82" w:rsidP="00784F80">
            <w:pPr>
              <w:pStyle w:val="xmsonormal"/>
              <w:jc w:val="center"/>
              <w:rPr>
                <w:sz w:val="20"/>
                <w:szCs w:val="20"/>
              </w:rPr>
            </w:pPr>
            <w:r w:rsidRPr="00BE61B3">
              <w:rPr>
                <w:sz w:val="20"/>
                <w:szCs w:val="20"/>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CDB6" w14:textId="77777777" w:rsidR="002D6E82" w:rsidRPr="00C80CB1" w:rsidRDefault="002D6E82" w:rsidP="00784F80">
            <w:pPr>
              <w:pStyle w:val="xmsonormal"/>
              <w:jc w:val="center"/>
              <w:rPr>
                <w:sz w:val="20"/>
                <w:szCs w:val="20"/>
              </w:rPr>
            </w:pPr>
            <w:r w:rsidRPr="00C80CB1">
              <w:rPr>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7C039" w14:textId="77777777" w:rsidR="002D6E82" w:rsidRPr="00C80CB1" w:rsidRDefault="002D6E82" w:rsidP="00784F80">
            <w:pPr>
              <w:pStyle w:val="xmsonormal"/>
              <w:jc w:val="center"/>
              <w:rPr>
                <w:sz w:val="20"/>
                <w:szCs w:val="20"/>
              </w:rPr>
            </w:pPr>
            <w:r w:rsidRPr="00C80CB1">
              <w:rPr>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5FCFC" w14:textId="77777777" w:rsidR="002D6E82" w:rsidRPr="00C80CB1" w:rsidRDefault="002D6E82" w:rsidP="00784F80">
            <w:pPr>
              <w:pStyle w:val="xmsonormal"/>
              <w:jc w:val="center"/>
              <w:rPr>
                <w:sz w:val="20"/>
                <w:szCs w:val="20"/>
              </w:rPr>
            </w:pPr>
            <w:r w:rsidRPr="00C80CB1">
              <w:rPr>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724D1" w14:textId="77777777" w:rsidR="002D6E82" w:rsidRPr="00C80CB1" w:rsidRDefault="002D6E82" w:rsidP="00784F80">
            <w:pPr>
              <w:pStyle w:val="xmsonormal"/>
              <w:jc w:val="center"/>
              <w:rPr>
                <w:sz w:val="20"/>
                <w:szCs w:val="20"/>
              </w:rPr>
            </w:pPr>
            <w:r w:rsidRPr="00C80CB1">
              <w:rPr>
                <w:sz w:val="20"/>
                <w:szCs w:val="20"/>
              </w:rPr>
              <w:t>8</w:t>
            </w:r>
          </w:p>
        </w:tc>
        <w:tc>
          <w:tcPr>
            <w:tcW w:w="651" w:type="dxa"/>
            <w:tcBorders>
              <w:top w:val="nil"/>
              <w:left w:val="nil"/>
              <w:bottom w:val="single" w:sz="8" w:space="0" w:color="auto"/>
              <w:right w:val="single" w:sz="8" w:space="0" w:color="auto"/>
            </w:tcBorders>
            <w:vAlign w:val="center"/>
            <w:hideMark/>
          </w:tcPr>
          <w:p w14:paraId="4B5C3486" w14:textId="77777777" w:rsidR="002D6E82" w:rsidRPr="00C80CB1" w:rsidRDefault="002D6E82" w:rsidP="00784F80">
            <w:pPr>
              <w:pStyle w:val="xmsonormal"/>
              <w:jc w:val="center"/>
              <w:rPr>
                <w:sz w:val="20"/>
                <w:szCs w:val="20"/>
              </w:rPr>
            </w:pPr>
            <w:r w:rsidRPr="00C80CB1">
              <w:rPr>
                <w:sz w:val="20"/>
                <w:szCs w:val="20"/>
              </w:rPr>
              <w:t>1</w:t>
            </w:r>
          </w:p>
        </w:tc>
        <w:tc>
          <w:tcPr>
            <w:tcW w:w="1006" w:type="dxa"/>
            <w:tcBorders>
              <w:top w:val="nil"/>
              <w:left w:val="nil"/>
              <w:bottom w:val="single" w:sz="8" w:space="0" w:color="auto"/>
              <w:right w:val="single" w:sz="8" w:space="0" w:color="auto"/>
            </w:tcBorders>
            <w:hideMark/>
          </w:tcPr>
          <w:p w14:paraId="2B57E747"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7D043129"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A09C04" w14:textId="77777777" w:rsidR="002D6E82" w:rsidRPr="00BE61B3" w:rsidRDefault="002D6E82" w:rsidP="00784F80">
            <w:pPr>
              <w:pStyle w:val="xmsonormal"/>
              <w:jc w:val="center"/>
              <w:rPr>
                <w:sz w:val="20"/>
                <w:szCs w:val="20"/>
              </w:rPr>
            </w:pPr>
            <w:r w:rsidRPr="00BE61B3">
              <w:rPr>
                <w:sz w:val="20"/>
                <w:szCs w:val="20"/>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8E085E" w14:textId="77777777" w:rsidR="002D6E82" w:rsidRPr="00BE61B3" w:rsidRDefault="002D6E82" w:rsidP="00784F80">
            <w:pPr>
              <w:pStyle w:val="xmsonormal"/>
              <w:jc w:val="center"/>
              <w:rPr>
                <w:sz w:val="20"/>
                <w:szCs w:val="20"/>
              </w:rPr>
            </w:pPr>
            <w:r w:rsidRPr="00BE61B3">
              <w:rPr>
                <w:sz w:val="20"/>
                <w:szCs w:val="20"/>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3B97F" w14:textId="77777777" w:rsidR="002D6E82" w:rsidRPr="00C80CB1" w:rsidRDefault="002D6E82" w:rsidP="00784F80">
            <w:pPr>
              <w:pStyle w:val="xmsonormal"/>
              <w:jc w:val="center"/>
              <w:rPr>
                <w:sz w:val="20"/>
                <w:szCs w:val="20"/>
              </w:rPr>
            </w:pPr>
            <w:r w:rsidRPr="00C80CB1">
              <w:rPr>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FEB38" w14:textId="77777777" w:rsidR="002D6E82" w:rsidRPr="00C80CB1" w:rsidRDefault="002D6E82" w:rsidP="00784F80">
            <w:pPr>
              <w:pStyle w:val="xmsonormal"/>
              <w:jc w:val="center"/>
              <w:rPr>
                <w:sz w:val="20"/>
                <w:szCs w:val="20"/>
              </w:rPr>
            </w:pPr>
            <w:r w:rsidRPr="00C80CB1">
              <w:rPr>
                <w:sz w:val="20"/>
                <w:szCs w:val="20"/>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F9205" w14:textId="77777777" w:rsidR="002D6E82" w:rsidRPr="00C80CB1" w:rsidRDefault="002D6E82" w:rsidP="00784F80">
            <w:pPr>
              <w:pStyle w:val="xmsonormal"/>
              <w:jc w:val="center"/>
              <w:rPr>
                <w:sz w:val="20"/>
                <w:szCs w:val="20"/>
              </w:rPr>
            </w:pPr>
            <w:r w:rsidRPr="00C80CB1">
              <w:rPr>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19904" w14:textId="77777777" w:rsidR="002D6E82" w:rsidRPr="00C80CB1" w:rsidRDefault="002D6E82" w:rsidP="00784F80">
            <w:pPr>
              <w:pStyle w:val="xmsonormal"/>
              <w:jc w:val="center"/>
              <w:rPr>
                <w:sz w:val="20"/>
                <w:szCs w:val="20"/>
              </w:rPr>
            </w:pPr>
            <w:r w:rsidRPr="00C80CB1">
              <w:rPr>
                <w:sz w:val="20"/>
                <w:szCs w:val="20"/>
              </w:rPr>
              <w:t>8</w:t>
            </w:r>
          </w:p>
        </w:tc>
        <w:tc>
          <w:tcPr>
            <w:tcW w:w="651" w:type="dxa"/>
            <w:tcBorders>
              <w:top w:val="nil"/>
              <w:left w:val="nil"/>
              <w:bottom w:val="single" w:sz="8" w:space="0" w:color="auto"/>
              <w:right w:val="single" w:sz="8" w:space="0" w:color="auto"/>
            </w:tcBorders>
            <w:vAlign w:val="center"/>
            <w:hideMark/>
          </w:tcPr>
          <w:p w14:paraId="71A80811" w14:textId="77777777" w:rsidR="002D6E82" w:rsidRPr="00C80CB1" w:rsidRDefault="002D6E82" w:rsidP="00784F80">
            <w:pPr>
              <w:pStyle w:val="xmsonormal"/>
              <w:jc w:val="center"/>
              <w:rPr>
                <w:sz w:val="20"/>
                <w:szCs w:val="20"/>
              </w:rPr>
            </w:pPr>
            <w:r w:rsidRPr="00C80CB1">
              <w:rPr>
                <w:sz w:val="20"/>
                <w:szCs w:val="20"/>
              </w:rPr>
              <w:t>8</w:t>
            </w:r>
          </w:p>
        </w:tc>
        <w:tc>
          <w:tcPr>
            <w:tcW w:w="1006" w:type="dxa"/>
            <w:tcBorders>
              <w:top w:val="nil"/>
              <w:left w:val="nil"/>
              <w:bottom w:val="single" w:sz="8" w:space="0" w:color="auto"/>
              <w:right w:val="single" w:sz="8" w:space="0" w:color="auto"/>
            </w:tcBorders>
            <w:hideMark/>
          </w:tcPr>
          <w:p w14:paraId="564A574E"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2E655990"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EEC54" w14:textId="77777777" w:rsidR="002D6E82" w:rsidRPr="00BE61B3" w:rsidRDefault="002D6E82" w:rsidP="00784F80">
            <w:pPr>
              <w:pStyle w:val="xmsonormal"/>
              <w:jc w:val="center"/>
              <w:rPr>
                <w:sz w:val="20"/>
                <w:szCs w:val="20"/>
              </w:rPr>
            </w:pPr>
            <w:r w:rsidRPr="00BE61B3">
              <w:rPr>
                <w:sz w:val="20"/>
                <w:szCs w:val="20"/>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71D24DD" w14:textId="77777777" w:rsidR="002D6E82" w:rsidRPr="00BE61B3" w:rsidRDefault="002D6E82" w:rsidP="00784F80">
            <w:pPr>
              <w:pStyle w:val="xmsonormal"/>
              <w:jc w:val="center"/>
              <w:rPr>
                <w:sz w:val="20"/>
                <w:szCs w:val="20"/>
              </w:rPr>
            </w:pPr>
            <w:r w:rsidRPr="00BE61B3">
              <w:rPr>
                <w:sz w:val="20"/>
                <w:szCs w:val="20"/>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541BFDAA" w14:textId="77777777" w:rsidR="002D6E82" w:rsidRPr="00C80CB1" w:rsidRDefault="002D6E82" w:rsidP="00784F80">
            <w:pPr>
              <w:pStyle w:val="xmsonormal"/>
              <w:jc w:val="center"/>
              <w:rPr>
                <w:sz w:val="20"/>
                <w:szCs w:val="20"/>
              </w:rPr>
            </w:pPr>
            <w:r w:rsidRPr="00C80CB1">
              <w:rPr>
                <w:sz w:val="20"/>
                <w:szCs w:val="20"/>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50DF3242" w14:textId="77777777" w:rsidR="002D6E82" w:rsidRPr="00C80CB1" w:rsidRDefault="002D6E82" w:rsidP="00784F80">
            <w:pPr>
              <w:pStyle w:val="xmsonormal"/>
              <w:jc w:val="center"/>
              <w:rPr>
                <w:sz w:val="20"/>
                <w:szCs w:val="20"/>
              </w:rPr>
            </w:pPr>
            <w:r w:rsidRPr="00C80CB1">
              <w:rPr>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1D97DD1A" w14:textId="77777777" w:rsidR="002D6E82" w:rsidRPr="00C80CB1" w:rsidRDefault="002D6E82" w:rsidP="00784F80">
            <w:pPr>
              <w:pStyle w:val="xmsonormal"/>
              <w:jc w:val="center"/>
              <w:rPr>
                <w:sz w:val="20"/>
                <w:szCs w:val="20"/>
              </w:rPr>
            </w:pPr>
            <w:r w:rsidRPr="00C80CB1">
              <w:rPr>
                <w:sz w:val="20"/>
                <w:szCs w:val="20"/>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660A0117" w14:textId="77777777" w:rsidR="002D6E82" w:rsidRPr="00C80CB1" w:rsidRDefault="002D6E82" w:rsidP="00784F80">
            <w:pPr>
              <w:pStyle w:val="xmsonormal"/>
              <w:jc w:val="center"/>
              <w:rPr>
                <w:sz w:val="20"/>
                <w:szCs w:val="20"/>
              </w:rPr>
            </w:pPr>
            <w:r w:rsidRPr="00C80CB1">
              <w:rPr>
                <w:sz w:val="20"/>
                <w:szCs w:val="20"/>
              </w:rPr>
              <w:t>40</w:t>
            </w:r>
          </w:p>
        </w:tc>
        <w:tc>
          <w:tcPr>
            <w:tcW w:w="651" w:type="dxa"/>
            <w:tcBorders>
              <w:top w:val="nil"/>
              <w:left w:val="nil"/>
              <w:bottom w:val="single" w:sz="8" w:space="0" w:color="auto"/>
              <w:right w:val="single" w:sz="8" w:space="0" w:color="auto"/>
            </w:tcBorders>
            <w:hideMark/>
          </w:tcPr>
          <w:p w14:paraId="28D8B69C" w14:textId="77777777" w:rsidR="002D6E82" w:rsidRPr="00C80CB1" w:rsidRDefault="002D6E82" w:rsidP="00784F80">
            <w:pPr>
              <w:pStyle w:val="xmsonormal"/>
              <w:jc w:val="center"/>
              <w:rPr>
                <w:sz w:val="20"/>
                <w:szCs w:val="20"/>
              </w:rPr>
            </w:pPr>
            <w:r w:rsidRPr="00C80CB1">
              <w:rPr>
                <w:sz w:val="20"/>
                <w:szCs w:val="20"/>
              </w:rPr>
              <w:t>3</w:t>
            </w:r>
          </w:p>
        </w:tc>
        <w:tc>
          <w:tcPr>
            <w:tcW w:w="1006" w:type="dxa"/>
            <w:tcBorders>
              <w:top w:val="nil"/>
              <w:left w:val="nil"/>
              <w:bottom w:val="single" w:sz="8" w:space="0" w:color="auto"/>
              <w:right w:val="single" w:sz="8" w:space="0" w:color="auto"/>
            </w:tcBorders>
            <w:hideMark/>
          </w:tcPr>
          <w:p w14:paraId="1CE23DB0"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54CC8456"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9ADE0" w14:textId="77777777" w:rsidR="002D6E82" w:rsidRPr="00BE61B3" w:rsidRDefault="002D6E82" w:rsidP="00784F80">
            <w:pPr>
              <w:pStyle w:val="xmsonormal"/>
              <w:jc w:val="center"/>
              <w:rPr>
                <w:sz w:val="20"/>
                <w:szCs w:val="20"/>
              </w:rPr>
            </w:pPr>
            <w:r w:rsidRPr="00BE61B3">
              <w:rPr>
                <w:sz w:val="20"/>
                <w:szCs w:val="20"/>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7002592" w14:textId="77777777" w:rsidR="002D6E82" w:rsidRPr="00BE61B3" w:rsidRDefault="002D6E82" w:rsidP="00784F80">
            <w:pPr>
              <w:pStyle w:val="xmsonormal"/>
              <w:jc w:val="center"/>
              <w:rPr>
                <w:sz w:val="20"/>
                <w:szCs w:val="20"/>
              </w:rPr>
            </w:pPr>
            <w:r w:rsidRPr="00BE61B3">
              <w:rPr>
                <w:sz w:val="20"/>
                <w:szCs w:val="20"/>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1BAE188D" w14:textId="77777777" w:rsidR="002D6E82" w:rsidRPr="00C80CB1" w:rsidRDefault="002D6E82" w:rsidP="00784F80">
            <w:pPr>
              <w:pStyle w:val="xmsonormal"/>
              <w:jc w:val="center"/>
              <w:rPr>
                <w:sz w:val="20"/>
                <w:szCs w:val="20"/>
              </w:rPr>
            </w:pPr>
            <w:r w:rsidRPr="00C80CB1">
              <w:rPr>
                <w:sz w:val="20"/>
                <w:szCs w:val="20"/>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0F0953F" w14:textId="77777777" w:rsidR="002D6E82" w:rsidRPr="00C80CB1" w:rsidRDefault="002D6E82" w:rsidP="00784F80">
            <w:pPr>
              <w:pStyle w:val="xmsonormal"/>
              <w:jc w:val="center"/>
              <w:rPr>
                <w:sz w:val="20"/>
                <w:szCs w:val="20"/>
              </w:rPr>
            </w:pPr>
            <w:r w:rsidRPr="00C80CB1">
              <w:rPr>
                <w:sz w:val="20"/>
                <w:szCs w:val="20"/>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289A31F5" w14:textId="77777777" w:rsidR="002D6E82" w:rsidRPr="00C80CB1" w:rsidRDefault="002D6E82" w:rsidP="00784F80">
            <w:pPr>
              <w:pStyle w:val="xmsonormal"/>
              <w:jc w:val="center"/>
              <w:rPr>
                <w:sz w:val="20"/>
                <w:szCs w:val="20"/>
              </w:rPr>
            </w:pPr>
            <w:r w:rsidRPr="00C80CB1">
              <w:rPr>
                <w:sz w:val="20"/>
                <w:szCs w:val="20"/>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3E7B53F4" w14:textId="77777777" w:rsidR="002D6E82" w:rsidRPr="00C80CB1" w:rsidRDefault="002D6E82" w:rsidP="00784F80">
            <w:pPr>
              <w:pStyle w:val="xmsonormal"/>
              <w:jc w:val="center"/>
              <w:rPr>
                <w:sz w:val="20"/>
                <w:szCs w:val="20"/>
              </w:rPr>
            </w:pPr>
            <w:r w:rsidRPr="00C80CB1">
              <w:rPr>
                <w:sz w:val="20"/>
                <w:szCs w:val="20"/>
              </w:rPr>
              <w:t>40</w:t>
            </w:r>
          </w:p>
        </w:tc>
        <w:tc>
          <w:tcPr>
            <w:tcW w:w="651" w:type="dxa"/>
            <w:tcBorders>
              <w:top w:val="nil"/>
              <w:left w:val="nil"/>
              <w:bottom w:val="single" w:sz="8" w:space="0" w:color="auto"/>
              <w:right w:val="single" w:sz="8" w:space="0" w:color="auto"/>
            </w:tcBorders>
            <w:hideMark/>
          </w:tcPr>
          <w:p w14:paraId="1C5095B7" w14:textId="77777777" w:rsidR="002D6E82" w:rsidRPr="00C80CB1" w:rsidRDefault="002D6E82" w:rsidP="00784F80">
            <w:pPr>
              <w:pStyle w:val="xmsonormal"/>
              <w:jc w:val="center"/>
              <w:rPr>
                <w:sz w:val="20"/>
                <w:szCs w:val="20"/>
              </w:rPr>
            </w:pPr>
            <w:r w:rsidRPr="00C80CB1">
              <w:rPr>
                <w:sz w:val="20"/>
                <w:szCs w:val="20"/>
              </w:rPr>
              <w:t>8</w:t>
            </w:r>
          </w:p>
        </w:tc>
        <w:tc>
          <w:tcPr>
            <w:tcW w:w="1006" w:type="dxa"/>
            <w:tcBorders>
              <w:top w:val="nil"/>
              <w:left w:val="nil"/>
              <w:bottom w:val="single" w:sz="8" w:space="0" w:color="auto"/>
              <w:right w:val="single" w:sz="8" w:space="0" w:color="auto"/>
            </w:tcBorders>
            <w:hideMark/>
          </w:tcPr>
          <w:p w14:paraId="5A8C5602"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5DA7310D"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DA983" w14:textId="77777777" w:rsidR="002D6E82" w:rsidRPr="00BE61B3" w:rsidRDefault="002D6E82" w:rsidP="00784F80">
            <w:pPr>
              <w:pStyle w:val="xmsonormal"/>
              <w:jc w:val="center"/>
              <w:rPr>
                <w:sz w:val="20"/>
                <w:szCs w:val="20"/>
              </w:rPr>
            </w:pPr>
            <w:r w:rsidRPr="00BE61B3">
              <w:rPr>
                <w:sz w:val="20"/>
                <w:szCs w:val="20"/>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25CF15D" w14:textId="77777777" w:rsidR="002D6E82" w:rsidRPr="00BE61B3" w:rsidRDefault="002D6E82" w:rsidP="00784F80">
            <w:pPr>
              <w:pStyle w:val="xmsonormal"/>
              <w:jc w:val="center"/>
              <w:rPr>
                <w:sz w:val="20"/>
                <w:szCs w:val="20"/>
              </w:rPr>
            </w:pPr>
            <w:r w:rsidRPr="00BE61B3">
              <w:rPr>
                <w:sz w:val="20"/>
                <w:szCs w:val="20"/>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52A45068" w14:textId="77777777" w:rsidR="002D6E82" w:rsidRPr="00C80CB1" w:rsidRDefault="002D6E82" w:rsidP="00784F80">
            <w:pPr>
              <w:pStyle w:val="xmsonormal"/>
              <w:jc w:val="center"/>
              <w:rPr>
                <w:sz w:val="20"/>
                <w:szCs w:val="20"/>
              </w:rPr>
            </w:pPr>
            <w:r w:rsidRPr="00C80CB1">
              <w:rPr>
                <w:sz w:val="20"/>
                <w:szCs w:val="20"/>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4AD7489" w14:textId="77777777" w:rsidR="002D6E82" w:rsidRPr="00C80CB1" w:rsidRDefault="002D6E82" w:rsidP="00784F80">
            <w:pPr>
              <w:pStyle w:val="xmsonormal"/>
              <w:jc w:val="center"/>
              <w:rPr>
                <w:sz w:val="20"/>
                <w:szCs w:val="20"/>
              </w:rPr>
            </w:pPr>
            <w:r w:rsidRPr="00C80CB1">
              <w:rPr>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0D5C5B94" w14:textId="77777777" w:rsidR="002D6E82" w:rsidRPr="00C80CB1" w:rsidRDefault="002D6E82" w:rsidP="00784F80">
            <w:pPr>
              <w:pStyle w:val="xmsonormal"/>
              <w:jc w:val="center"/>
              <w:rPr>
                <w:sz w:val="20"/>
                <w:szCs w:val="20"/>
              </w:rPr>
            </w:pPr>
            <w:r w:rsidRPr="00C80CB1">
              <w:rPr>
                <w:sz w:val="20"/>
                <w:szCs w:val="20"/>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2B31EBE6" w14:textId="77777777" w:rsidR="002D6E82" w:rsidRPr="00C80CB1" w:rsidRDefault="002D6E82" w:rsidP="00784F80">
            <w:pPr>
              <w:pStyle w:val="xmsonormal"/>
              <w:jc w:val="center"/>
              <w:rPr>
                <w:sz w:val="20"/>
                <w:szCs w:val="20"/>
              </w:rPr>
            </w:pPr>
            <w:r w:rsidRPr="00C80CB1">
              <w:rPr>
                <w:sz w:val="20"/>
                <w:szCs w:val="20"/>
              </w:rPr>
              <w:t>16</w:t>
            </w:r>
          </w:p>
        </w:tc>
        <w:tc>
          <w:tcPr>
            <w:tcW w:w="651" w:type="dxa"/>
            <w:tcBorders>
              <w:top w:val="nil"/>
              <w:left w:val="nil"/>
              <w:bottom w:val="single" w:sz="8" w:space="0" w:color="auto"/>
              <w:right w:val="single" w:sz="8" w:space="0" w:color="auto"/>
            </w:tcBorders>
            <w:hideMark/>
          </w:tcPr>
          <w:p w14:paraId="353393B2" w14:textId="77777777" w:rsidR="002D6E82" w:rsidRPr="00C80CB1" w:rsidRDefault="002D6E82" w:rsidP="00784F80">
            <w:pPr>
              <w:pStyle w:val="xmsonormal"/>
              <w:jc w:val="center"/>
              <w:rPr>
                <w:sz w:val="20"/>
                <w:szCs w:val="20"/>
              </w:rPr>
            </w:pPr>
            <w:r w:rsidRPr="00C80CB1">
              <w:rPr>
                <w:sz w:val="20"/>
                <w:szCs w:val="20"/>
              </w:rPr>
              <w:t>2</w:t>
            </w:r>
          </w:p>
        </w:tc>
        <w:tc>
          <w:tcPr>
            <w:tcW w:w="1006" w:type="dxa"/>
            <w:tcBorders>
              <w:top w:val="nil"/>
              <w:left w:val="nil"/>
              <w:bottom w:val="single" w:sz="8" w:space="0" w:color="auto"/>
              <w:right w:val="single" w:sz="8" w:space="0" w:color="auto"/>
            </w:tcBorders>
            <w:hideMark/>
          </w:tcPr>
          <w:p w14:paraId="16B5F5E6" w14:textId="77777777" w:rsidR="002D6E82" w:rsidRPr="00BE61B3" w:rsidRDefault="002D6E82" w:rsidP="00784F80">
            <w:pPr>
              <w:pStyle w:val="xmsonormal"/>
              <w:jc w:val="center"/>
              <w:rPr>
                <w:sz w:val="20"/>
                <w:szCs w:val="20"/>
              </w:rPr>
            </w:pPr>
            <w:r w:rsidRPr="00BE61B3">
              <w:rPr>
                <w:sz w:val="20"/>
                <w:szCs w:val="20"/>
              </w:rPr>
              <w:t>3/8</w:t>
            </w:r>
          </w:p>
        </w:tc>
      </w:tr>
      <w:tr w:rsidR="002D6E82" w:rsidRPr="00D94B3B" w14:paraId="3FC2186F"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197E9" w14:textId="77777777" w:rsidR="002D6E82" w:rsidRPr="00BE61B3" w:rsidRDefault="002D6E82" w:rsidP="00784F80">
            <w:pPr>
              <w:pStyle w:val="xmsonormal"/>
              <w:jc w:val="center"/>
              <w:rPr>
                <w:sz w:val="20"/>
                <w:szCs w:val="20"/>
              </w:rPr>
            </w:pPr>
            <w:r w:rsidRPr="00BE61B3">
              <w:rPr>
                <w:sz w:val="20"/>
                <w:szCs w:val="20"/>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27FDBDD5" w14:textId="77777777" w:rsidR="002D6E82" w:rsidRPr="00BE61B3" w:rsidRDefault="002D6E82" w:rsidP="00784F80">
            <w:pPr>
              <w:pStyle w:val="xmsonormal"/>
              <w:jc w:val="center"/>
              <w:rPr>
                <w:sz w:val="20"/>
                <w:szCs w:val="20"/>
              </w:rPr>
            </w:pPr>
            <w:r w:rsidRPr="00BE61B3">
              <w:rPr>
                <w:sz w:val="20"/>
                <w:szCs w:val="20"/>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4C685557" w14:textId="77777777" w:rsidR="002D6E82" w:rsidRPr="00C80CB1" w:rsidRDefault="002D6E82" w:rsidP="00784F80">
            <w:pPr>
              <w:pStyle w:val="xmsonormal"/>
              <w:jc w:val="center"/>
              <w:rPr>
                <w:sz w:val="20"/>
                <w:szCs w:val="20"/>
              </w:rPr>
            </w:pPr>
            <w:r w:rsidRPr="00C80CB1">
              <w:rPr>
                <w:sz w:val="20"/>
                <w:szCs w:val="20"/>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599ED6F3" w14:textId="77777777" w:rsidR="002D6E82" w:rsidRPr="00C80CB1" w:rsidRDefault="002D6E82" w:rsidP="00784F80">
            <w:pPr>
              <w:pStyle w:val="xmsonormal"/>
              <w:jc w:val="center"/>
              <w:rPr>
                <w:sz w:val="20"/>
                <w:szCs w:val="20"/>
              </w:rPr>
            </w:pPr>
            <w:r w:rsidRPr="00C80CB1">
              <w:rPr>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3DA91B25" w14:textId="77777777" w:rsidR="002D6E82" w:rsidRPr="00C80CB1" w:rsidRDefault="002D6E82" w:rsidP="00784F80">
            <w:pPr>
              <w:pStyle w:val="xmsonormal"/>
              <w:jc w:val="center"/>
              <w:rPr>
                <w:sz w:val="20"/>
                <w:szCs w:val="20"/>
              </w:rPr>
            </w:pPr>
            <w:r w:rsidRPr="00C80CB1">
              <w:rPr>
                <w:sz w:val="20"/>
                <w:szCs w:val="20"/>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1B831F61" w14:textId="77777777" w:rsidR="002D6E82" w:rsidRPr="00C80CB1" w:rsidRDefault="002D6E82" w:rsidP="00784F80">
            <w:pPr>
              <w:pStyle w:val="xmsonormal"/>
              <w:jc w:val="center"/>
              <w:rPr>
                <w:sz w:val="20"/>
                <w:szCs w:val="20"/>
              </w:rPr>
            </w:pPr>
            <w:r w:rsidRPr="00C80CB1">
              <w:rPr>
                <w:sz w:val="20"/>
                <w:szCs w:val="20"/>
              </w:rPr>
              <w:t>32</w:t>
            </w:r>
          </w:p>
        </w:tc>
        <w:tc>
          <w:tcPr>
            <w:tcW w:w="651" w:type="dxa"/>
            <w:tcBorders>
              <w:top w:val="nil"/>
              <w:left w:val="nil"/>
              <w:bottom w:val="single" w:sz="8" w:space="0" w:color="auto"/>
              <w:right w:val="single" w:sz="8" w:space="0" w:color="auto"/>
            </w:tcBorders>
            <w:hideMark/>
          </w:tcPr>
          <w:p w14:paraId="105783EA" w14:textId="77777777" w:rsidR="002D6E82" w:rsidRPr="00C80CB1" w:rsidRDefault="002D6E82" w:rsidP="00784F80">
            <w:pPr>
              <w:pStyle w:val="xmsonormal"/>
              <w:jc w:val="center"/>
              <w:rPr>
                <w:sz w:val="20"/>
                <w:szCs w:val="20"/>
              </w:rPr>
            </w:pPr>
            <w:r w:rsidRPr="00C80CB1">
              <w:rPr>
                <w:sz w:val="20"/>
                <w:szCs w:val="20"/>
              </w:rPr>
              <w:t>4</w:t>
            </w:r>
          </w:p>
        </w:tc>
        <w:tc>
          <w:tcPr>
            <w:tcW w:w="1006" w:type="dxa"/>
            <w:tcBorders>
              <w:top w:val="nil"/>
              <w:left w:val="nil"/>
              <w:bottom w:val="single" w:sz="8" w:space="0" w:color="auto"/>
              <w:right w:val="single" w:sz="8" w:space="0" w:color="auto"/>
            </w:tcBorders>
            <w:hideMark/>
          </w:tcPr>
          <w:p w14:paraId="086C59EA" w14:textId="77777777" w:rsidR="002D6E82" w:rsidRPr="00BE61B3" w:rsidRDefault="002D6E82" w:rsidP="00784F80">
            <w:pPr>
              <w:pStyle w:val="xmsonormal"/>
              <w:jc w:val="center"/>
              <w:rPr>
                <w:sz w:val="20"/>
                <w:szCs w:val="20"/>
              </w:rPr>
            </w:pPr>
            <w:r w:rsidRPr="00BE61B3">
              <w:rPr>
                <w:sz w:val="20"/>
                <w:szCs w:val="20"/>
              </w:rPr>
              <w:t>3/8</w:t>
            </w:r>
          </w:p>
        </w:tc>
      </w:tr>
      <w:tr w:rsidR="002D6E82" w:rsidRPr="00D94B3B" w14:paraId="6A5AF762"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03D88" w14:textId="309EF839" w:rsidR="002D6E82" w:rsidRPr="00BE61B3" w:rsidRDefault="002D6E82" w:rsidP="00784F80">
            <w:pPr>
              <w:pStyle w:val="xmsonormal"/>
              <w:jc w:val="center"/>
              <w:rPr>
                <w:sz w:val="20"/>
                <w:szCs w:val="20"/>
              </w:rPr>
            </w:pPr>
            <w:r w:rsidRPr="00BE61B3">
              <w:rPr>
                <w:sz w:val="20"/>
                <w:szCs w:val="20"/>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B550C4" w14:textId="77777777" w:rsidR="002D6E82" w:rsidRPr="00BE61B3" w:rsidRDefault="002D6E82" w:rsidP="00784F80">
            <w:pPr>
              <w:pStyle w:val="xmsonormal"/>
              <w:jc w:val="center"/>
              <w:rPr>
                <w:sz w:val="20"/>
                <w:szCs w:val="20"/>
              </w:rPr>
            </w:pPr>
            <w:r w:rsidRPr="00BE61B3">
              <w:rPr>
                <w:sz w:val="20"/>
                <w:szCs w:val="20"/>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8382F" w14:textId="77777777" w:rsidR="002D6E82" w:rsidRPr="00C80CB1" w:rsidRDefault="002D6E82" w:rsidP="00784F80">
            <w:pPr>
              <w:pStyle w:val="xmsonormal"/>
              <w:jc w:val="center"/>
              <w:rPr>
                <w:sz w:val="20"/>
                <w:szCs w:val="20"/>
              </w:rPr>
            </w:pPr>
            <w:r w:rsidRPr="00C80CB1">
              <w:rPr>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039C3" w14:textId="77777777" w:rsidR="002D6E82" w:rsidRPr="00C80CB1" w:rsidRDefault="002D6E82" w:rsidP="00784F80">
            <w:pPr>
              <w:pStyle w:val="xmsonormal"/>
              <w:jc w:val="center"/>
              <w:rPr>
                <w:sz w:val="20"/>
                <w:szCs w:val="20"/>
              </w:rPr>
            </w:pPr>
            <w:r w:rsidRPr="00C80CB1">
              <w:rPr>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74F41C" w14:textId="77777777" w:rsidR="002D6E82" w:rsidRPr="00C80CB1" w:rsidRDefault="002D6E82" w:rsidP="00784F80">
            <w:pPr>
              <w:pStyle w:val="xmsonormal"/>
              <w:jc w:val="center"/>
              <w:rPr>
                <w:sz w:val="20"/>
                <w:szCs w:val="20"/>
              </w:rPr>
            </w:pPr>
            <w:r w:rsidRPr="00C80CB1">
              <w:rPr>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5C331" w14:textId="77777777" w:rsidR="002D6E82" w:rsidRPr="00C80CB1" w:rsidRDefault="002D6E82" w:rsidP="00784F80">
            <w:pPr>
              <w:pStyle w:val="xmsonormal"/>
              <w:jc w:val="center"/>
              <w:rPr>
                <w:sz w:val="20"/>
                <w:szCs w:val="20"/>
              </w:rPr>
            </w:pPr>
            <w:r w:rsidRPr="00C80CB1">
              <w:rPr>
                <w:sz w:val="20"/>
                <w:szCs w:val="20"/>
              </w:rPr>
              <w:t>8</w:t>
            </w:r>
          </w:p>
        </w:tc>
        <w:tc>
          <w:tcPr>
            <w:tcW w:w="651" w:type="dxa"/>
            <w:tcBorders>
              <w:top w:val="nil"/>
              <w:left w:val="nil"/>
              <w:bottom w:val="single" w:sz="8" w:space="0" w:color="auto"/>
              <w:right w:val="single" w:sz="8" w:space="0" w:color="auto"/>
            </w:tcBorders>
            <w:vAlign w:val="center"/>
            <w:hideMark/>
          </w:tcPr>
          <w:p w14:paraId="79DE13A7" w14:textId="77777777" w:rsidR="002D6E82" w:rsidRPr="00C80CB1" w:rsidRDefault="002D6E82" w:rsidP="00784F80">
            <w:pPr>
              <w:pStyle w:val="xmsonormal"/>
              <w:jc w:val="center"/>
              <w:rPr>
                <w:sz w:val="20"/>
                <w:szCs w:val="20"/>
              </w:rPr>
            </w:pPr>
            <w:r w:rsidRPr="00C80CB1">
              <w:rPr>
                <w:sz w:val="20"/>
                <w:szCs w:val="20"/>
              </w:rPr>
              <w:t>3</w:t>
            </w:r>
          </w:p>
        </w:tc>
        <w:tc>
          <w:tcPr>
            <w:tcW w:w="1006" w:type="dxa"/>
            <w:tcBorders>
              <w:top w:val="nil"/>
              <w:left w:val="nil"/>
              <w:bottom w:val="single" w:sz="8" w:space="0" w:color="auto"/>
              <w:right w:val="single" w:sz="8" w:space="0" w:color="auto"/>
            </w:tcBorders>
            <w:hideMark/>
          </w:tcPr>
          <w:p w14:paraId="57A4DA63" w14:textId="46543A2B" w:rsidR="002D6E82" w:rsidRPr="00BE61B3" w:rsidRDefault="002D6E82" w:rsidP="00784F80">
            <w:pPr>
              <w:pStyle w:val="xmsonormal"/>
              <w:jc w:val="center"/>
              <w:rPr>
                <w:sz w:val="20"/>
                <w:szCs w:val="20"/>
              </w:rPr>
            </w:pPr>
            <w:r w:rsidRPr="00BE61B3">
              <w:rPr>
                <w:sz w:val="20"/>
                <w:szCs w:val="20"/>
              </w:rPr>
              <w:t>¼</w:t>
            </w:r>
          </w:p>
        </w:tc>
      </w:tr>
      <w:tr w:rsidR="002D6E82" w:rsidRPr="00D94B3B" w14:paraId="5CC98FA9"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14843" w14:textId="2C83938B" w:rsidR="002D6E82" w:rsidRPr="00BE61B3" w:rsidRDefault="002D6E82" w:rsidP="00784F80">
            <w:pPr>
              <w:pStyle w:val="xmsonormal"/>
              <w:jc w:val="center"/>
              <w:rPr>
                <w:sz w:val="20"/>
                <w:szCs w:val="20"/>
              </w:rPr>
            </w:pPr>
            <w:r w:rsidRPr="00BE61B3">
              <w:rPr>
                <w:sz w:val="20"/>
                <w:szCs w:val="20"/>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E0E20" w14:textId="77777777" w:rsidR="002D6E82" w:rsidRPr="00BE61B3" w:rsidRDefault="002D6E82" w:rsidP="00784F80">
            <w:pPr>
              <w:pStyle w:val="xmsonormal"/>
              <w:jc w:val="center"/>
              <w:rPr>
                <w:sz w:val="20"/>
                <w:szCs w:val="20"/>
              </w:rPr>
            </w:pPr>
            <w:r w:rsidRPr="00BE61B3">
              <w:rPr>
                <w:sz w:val="20"/>
                <w:szCs w:val="20"/>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0CF05" w14:textId="77777777" w:rsidR="002D6E82" w:rsidRPr="00C80CB1" w:rsidRDefault="002D6E82" w:rsidP="00784F80">
            <w:pPr>
              <w:pStyle w:val="xmsonormal"/>
              <w:jc w:val="center"/>
              <w:rPr>
                <w:sz w:val="20"/>
                <w:szCs w:val="20"/>
              </w:rPr>
            </w:pPr>
            <w:r w:rsidRPr="00C80CB1">
              <w:rPr>
                <w:sz w:val="20"/>
                <w:szCs w:val="20"/>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2D425" w14:textId="77777777" w:rsidR="002D6E82" w:rsidRPr="00C80CB1" w:rsidRDefault="002D6E82" w:rsidP="00784F80">
            <w:pPr>
              <w:pStyle w:val="xmsonormal"/>
              <w:jc w:val="center"/>
              <w:rPr>
                <w:sz w:val="20"/>
                <w:szCs w:val="20"/>
              </w:rPr>
            </w:pPr>
            <w:r w:rsidRPr="00C80CB1">
              <w:rPr>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18DC5" w14:textId="77777777" w:rsidR="002D6E82" w:rsidRPr="00C80CB1" w:rsidRDefault="002D6E82" w:rsidP="00784F80">
            <w:pPr>
              <w:pStyle w:val="xmsonormal"/>
              <w:jc w:val="center"/>
              <w:rPr>
                <w:sz w:val="20"/>
                <w:szCs w:val="20"/>
              </w:rPr>
            </w:pPr>
            <w:r w:rsidRPr="00C80CB1">
              <w:rPr>
                <w:sz w:val="20"/>
                <w:szCs w:val="20"/>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8A1FF" w14:textId="77777777" w:rsidR="002D6E82" w:rsidRPr="00C80CB1" w:rsidRDefault="002D6E82" w:rsidP="00784F80">
            <w:pPr>
              <w:pStyle w:val="xmsonormal"/>
              <w:jc w:val="center"/>
              <w:rPr>
                <w:sz w:val="20"/>
                <w:szCs w:val="20"/>
              </w:rPr>
            </w:pPr>
            <w:r w:rsidRPr="00C80CB1">
              <w:rPr>
                <w:sz w:val="20"/>
                <w:szCs w:val="20"/>
              </w:rPr>
              <w:t>24</w:t>
            </w:r>
          </w:p>
        </w:tc>
        <w:tc>
          <w:tcPr>
            <w:tcW w:w="651" w:type="dxa"/>
            <w:tcBorders>
              <w:top w:val="nil"/>
              <w:left w:val="nil"/>
              <w:bottom w:val="single" w:sz="8" w:space="0" w:color="auto"/>
              <w:right w:val="single" w:sz="8" w:space="0" w:color="auto"/>
            </w:tcBorders>
            <w:vAlign w:val="center"/>
            <w:hideMark/>
          </w:tcPr>
          <w:p w14:paraId="75BB8EE5" w14:textId="77777777" w:rsidR="002D6E82" w:rsidRPr="00C80CB1" w:rsidRDefault="002D6E82" w:rsidP="00784F80">
            <w:pPr>
              <w:pStyle w:val="xmsonormal"/>
              <w:jc w:val="center"/>
              <w:rPr>
                <w:sz w:val="20"/>
                <w:szCs w:val="20"/>
              </w:rPr>
            </w:pPr>
            <w:r w:rsidRPr="00C80CB1">
              <w:rPr>
                <w:sz w:val="20"/>
                <w:szCs w:val="20"/>
              </w:rPr>
              <w:t>1</w:t>
            </w:r>
          </w:p>
        </w:tc>
        <w:tc>
          <w:tcPr>
            <w:tcW w:w="1006" w:type="dxa"/>
            <w:tcBorders>
              <w:top w:val="nil"/>
              <w:left w:val="nil"/>
              <w:bottom w:val="single" w:sz="8" w:space="0" w:color="auto"/>
              <w:right w:val="single" w:sz="8" w:space="0" w:color="auto"/>
            </w:tcBorders>
            <w:hideMark/>
          </w:tcPr>
          <w:p w14:paraId="3765F089" w14:textId="349A14DC" w:rsidR="002D6E82" w:rsidRPr="00BE61B3" w:rsidRDefault="002D6E82" w:rsidP="00784F80">
            <w:pPr>
              <w:pStyle w:val="xmsonormal"/>
              <w:jc w:val="center"/>
              <w:rPr>
                <w:sz w:val="20"/>
                <w:szCs w:val="20"/>
              </w:rPr>
            </w:pPr>
            <w:r w:rsidRPr="00BE61B3">
              <w:rPr>
                <w:sz w:val="20"/>
                <w:szCs w:val="20"/>
              </w:rPr>
              <w:t>¼</w:t>
            </w:r>
          </w:p>
        </w:tc>
      </w:tr>
    </w:tbl>
    <w:p w14:paraId="58764CB6" w14:textId="0850994C" w:rsidR="00C80CB1" w:rsidRDefault="00C80CB1" w:rsidP="00C80CB1">
      <w:pPr>
        <w:jc w:val="center"/>
        <w:rPr>
          <w:b/>
          <w:bCs/>
        </w:rPr>
      </w:pPr>
    </w:p>
    <w:p w14:paraId="70777BDC" w14:textId="32D790DF" w:rsidR="00801DDF" w:rsidRDefault="00801DDF" w:rsidP="00801DDF">
      <w:pPr>
        <w:tabs>
          <w:tab w:val="num" w:pos="360"/>
        </w:tabs>
        <w:spacing w:after="0"/>
        <w:jc w:val="both"/>
        <w:rPr>
          <w:rStyle w:val="normaltextrun"/>
          <w:rFonts w:ascii="Arial" w:hAnsi="Arial" w:cs="Arial"/>
          <w:sz w:val="24"/>
          <w:szCs w:val="24"/>
          <w:shd w:val="clear" w:color="auto" w:fill="FFFFFF"/>
        </w:rPr>
      </w:pPr>
    </w:p>
    <w:p w14:paraId="031EA4ED" w14:textId="3784B833" w:rsidR="00FC57DD" w:rsidRPr="00801DDF" w:rsidRDefault="00801DDF" w:rsidP="00300567">
      <w:pPr>
        <w:tabs>
          <w:tab w:val="num" w:pos="360"/>
        </w:tabs>
        <w:spacing w:after="0"/>
        <w:jc w:val="both"/>
        <w:rPr>
          <w:rFonts w:eastAsia="MS Mincho"/>
        </w:rPr>
      </w:pPr>
      <w:r>
        <w:rPr>
          <w:rFonts w:eastAsia="MS Mincho"/>
        </w:rPr>
        <w:t>Frequency domain response of d</w:t>
      </w:r>
      <w:r w:rsidRPr="00801DDF">
        <w:rPr>
          <w:rFonts w:eastAsia="MS Mincho"/>
        </w:rPr>
        <w:t xml:space="preserve">ifferent </w:t>
      </w:r>
      <w:r>
        <w:rPr>
          <w:rFonts w:eastAsia="MS Mincho"/>
        </w:rPr>
        <w:t xml:space="preserve">filters used in evaluations are shown in Figure </w:t>
      </w:r>
      <w:r w:rsidR="00800905">
        <w:rPr>
          <w:rFonts w:eastAsia="MS Mincho"/>
        </w:rPr>
        <w:t>1</w:t>
      </w:r>
      <w:r>
        <w:rPr>
          <w:rFonts w:eastAsia="MS Mincho"/>
        </w:rPr>
        <w:t>. As can be seen the</w:t>
      </w:r>
      <w:r w:rsidR="00FC57DD">
        <w:rPr>
          <w:rFonts w:eastAsia="MS Mincho"/>
        </w:rPr>
        <w:t xml:space="preserve"> filter with</w:t>
      </w:r>
      <w:r>
        <w:rPr>
          <w:rFonts w:eastAsia="MS Mincho"/>
        </w:rPr>
        <w:t xml:space="preserve"> </w:t>
      </w:r>
      <w:r w:rsidR="55E48C17" w:rsidRPr="500E7AE6">
        <w:rPr>
          <w:rFonts w:eastAsia="MS Mincho"/>
        </w:rPr>
        <w:t>the</w:t>
      </w:r>
      <w:r w:rsidRPr="500E7AE6">
        <w:rPr>
          <w:rFonts w:eastAsia="MS Mincho"/>
        </w:rPr>
        <w:t xml:space="preserve"> </w:t>
      </w:r>
      <w:r>
        <w:rPr>
          <w:rFonts w:eastAsia="MS Mincho"/>
        </w:rPr>
        <w:t xml:space="preserve">least aggressive response </w:t>
      </w:r>
      <w:r w:rsidR="00FC57DD">
        <w:rPr>
          <w:rFonts w:eastAsia="MS Mincho"/>
        </w:rPr>
        <w:t>is the 2-tap filter</w:t>
      </w:r>
      <w:r w:rsidR="00C71914">
        <w:rPr>
          <w:rFonts w:eastAsia="MS Mincho"/>
        </w:rPr>
        <w:t xml:space="preserve"> (</w:t>
      </w:r>
      <w:r w:rsidR="00C64A42">
        <w:rPr>
          <w:rFonts w:eastAsia="MS Mincho"/>
        </w:rPr>
        <w:t>[1 0.28</w:t>
      </w:r>
      <w:r w:rsidR="001B2B66">
        <w:rPr>
          <w:rFonts w:eastAsia="MS Mincho"/>
        </w:rPr>
        <w:t>])</w:t>
      </w:r>
      <w:r w:rsidR="00FC57DD">
        <w:rPr>
          <w:rFonts w:eastAsia="MS Mincho"/>
        </w:rPr>
        <w:t xml:space="preserve">, whereas the most aggressive is the 3-tap [0.335 1 0.335]. Other filters </w:t>
      </w:r>
      <w:r w:rsidR="5061E395" w:rsidRPr="500E7AE6">
        <w:rPr>
          <w:rFonts w:eastAsia="MS Mincho"/>
        </w:rPr>
        <w:t>have frequency responses</w:t>
      </w:r>
      <w:r w:rsidR="00FC57DD">
        <w:rPr>
          <w:rFonts w:eastAsia="MS Mincho"/>
        </w:rPr>
        <w:t xml:space="preserve"> in between the two. </w:t>
      </w:r>
    </w:p>
    <w:p w14:paraId="1CD0872D" w14:textId="06DE879E" w:rsidR="003F423B" w:rsidRDefault="003F423B" w:rsidP="00387AAF">
      <w:pPr>
        <w:spacing w:after="0"/>
      </w:pPr>
    </w:p>
    <w:p w14:paraId="220569B4" w14:textId="77777777" w:rsidR="003F423B" w:rsidRDefault="003F423B" w:rsidP="00387AAF">
      <w:pPr>
        <w:spacing w:after="0"/>
      </w:pPr>
    </w:p>
    <w:p w14:paraId="3298A528" w14:textId="71CFEF11" w:rsidR="003F423B" w:rsidRDefault="00D207DA" w:rsidP="003F423B">
      <w:pPr>
        <w:pStyle w:val="paragraph"/>
        <w:spacing w:before="0" w:beforeAutospacing="0" w:after="0" w:afterAutospacing="0"/>
        <w:jc w:val="center"/>
        <w:textAlignment w:val="baseline"/>
        <w:rPr>
          <w:rFonts w:ascii="Segoe UI" w:hAnsi="Segoe UI" w:cs="Segoe UI"/>
          <w:sz w:val="18"/>
          <w:szCs w:val="18"/>
        </w:rPr>
      </w:pPr>
      <w:r>
        <w:t> </w:t>
      </w:r>
      <w:r w:rsidR="003F423B">
        <w:rPr>
          <w:noProof/>
          <w:sz w:val="20"/>
          <w:szCs w:val="20"/>
        </w:rPr>
        <w:drawing>
          <wp:inline distT="0" distB="0" distL="0" distR="0" wp14:anchorId="717863C6" wp14:editId="61861A79">
            <wp:extent cx="3530600" cy="2645008"/>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3638" cy="2654776"/>
                    </a:xfrm>
                    <a:prstGeom prst="rect">
                      <a:avLst/>
                    </a:prstGeom>
                    <a:noFill/>
                    <a:ln>
                      <a:noFill/>
                    </a:ln>
                  </pic:spPr>
                </pic:pic>
              </a:graphicData>
            </a:graphic>
          </wp:inline>
        </w:drawing>
      </w:r>
      <w:r w:rsidR="003F423B">
        <w:rPr>
          <w:rStyle w:val="eop"/>
          <w:sz w:val="20"/>
          <w:szCs w:val="20"/>
        </w:rPr>
        <w:t> </w:t>
      </w:r>
    </w:p>
    <w:p w14:paraId="2504BDAF" w14:textId="0F6922D7" w:rsidR="003F423B" w:rsidRPr="00801DDF" w:rsidRDefault="003F423B" w:rsidP="003F423B">
      <w:pPr>
        <w:pStyle w:val="paragraph"/>
        <w:spacing w:before="0" w:beforeAutospacing="0" w:after="0" w:afterAutospacing="0"/>
        <w:jc w:val="center"/>
        <w:textAlignment w:val="baseline"/>
        <w:rPr>
          <w:rFonts w:ascii="Segoe UI" w:hAnsi="Segoe UI" w:cs="Segoe UI"/>
          <w:b/>
          <w:bCs/>
          <w:sz w:val="18"/>
          <w:szCs w:val="18"/>
        </w:rPr>
      </w:pPr>
      <w:r w:rsidRPr="00801DDF">
        <w:rPr>
          <w:rStyle w:val="normaltextrun"/>
          <w:b/>
          <w:bCs/>
          <w:sz w:val="20"/>
          <w:szCs w:val="20"/>
        </w:rPr>
        <w:t xml:space="preserve">Figure </w:t>
      </w:r>
      <w:r w:rsidR="00800905">
        <w:rPr>
          <w:rStyle w:val="normaltextrun"/>
          <w:b/>
          <w:sz w:val="20"/>
          <w:szCs w:val="20"/>
          <w:shd w:val="clear" w:color="auto" w:fill="E1E3E6"/>
        </w:rPr>
        <w:t>1</w:t>
      </w:r>
      <w:r w:rsidRPr="00801DDF">
        <w:rPr>
          <w:rStyle w:val="normaltextrun"/>
          <w:b/>
          <w:bCs/>
          <w:sz w:val="20"/>
          <w:szCs w:val="20"/>
        </w:rPr>
        <w:t xml:space="preserve">. </w:t>
      </w:r>
      <w:r w:rsidRPr="00801DDF">
        <w:rPr>
          <w:rStyle w:val="normaltextrun"/>
          <w:sz w:val="20"/>
          <w:szCs w:val="20"/>
        </w:rPr>
        <w:t>Frequency-domain allocation with different spectrum shaping filters</w:t>
      </w:r>
      <w:r w:rsidRPr="00801DDF">
        <w:rPr>
          <w:rStyle w:val="eop"/>
          <w:b/>
          <w:bCs/>
          <w:sz w:val="20"/>
          <w:szCs w:val="20"/>
        </w:rPr>
        <w:t> </w:t>
      </w:r>
    </w:p>
    <w:p w14:paraId="6E5AB74B" w14:textId="73A51303" w:rsidR="007350D7" w:rsidRDefault="007350D7" w:rsidP="00387AAF">
      <w:pPr>
        <w:spacing w:after="0"/>
      </w:pPr>
    </w:p>
    <w:p w14:paraId="11DD35A4" w14:textId="513CDB9A" w:rsidR="00300567" w:rsidRDefault="00300567" w:rsidP="00300567">
      <w:pPr>
        <w:tabs>
          <w:tab w:val="num" w:pos="360"/>
        </w:tabs>
        <w:spacing w:after="0"/>
        <w:jc w:val="both"/>
        <w:rPr>
          <w:rFonts w:eastAsia="MS Mincho"/>
        </w:rPr>
      </w:pPr>
      <w:r>
        <w:rPr>
          <w:rFonts w:eastAsia="MS Mincho"/>
        </w:rPr>
        <w:t>OBO gain and net gain</w:t>
      </w:r>
      <w:r w:rsidR="008803EB">
        <w:rPr>
          <w:rFonts w:eastAsia="MS Mincho"/>
        </w:rPr>
        <w:t xml:space="preserve"> </w:t>
      </w:r>
      <w:r>
        <w:rPr>
          <w:rFonts w:eastAsia="MS Mincho"/>
        </w:rPr>
        <w:t xml:space="preserve">for each filter are shown in Table </w:t>
      </w:r>
      <w:r w:rsidR="00800905">
        <w:rPr>
          <w:rFonts w:eastAsia="MS Mincho"/>
        </w:rPr>
        <w:t>2</w:t>
      </w:r>
      <w:r>
        <w:rPr>
          <w:rFonts w:eastAsia="MS Mincho"/>
        </w:rPr>
        <w:t xml:space="preserve"> for 700MHz case and Table </w:t>
      </w:r>
      <w:r w:rsidR="00800905">
        <w:rPr>
          <w:rFonts w:eastAsia="MS Mincho"/>
        </w:rPr>
        <w:t>3</w:t>
      </w:r>
      <w:r>
        <w:rPr>
          <w:rFonts w:eastAsia="MS Mincho"/>
        </w:rPr>
        <w:t xml:space="preserve"> for 4GHz case</w:t>
      </w:r>
      <w:r w:rsidR="003937BC">
        <w:rPr>
          <w:rFonts w:eastAsia="MS Mincho"/>
        </w:rPr>
        <w:t xml:space="preserve"> of </w:t>
      </w:r>
      <w:r w:rsidR="003937BC" w:rsidRPr="00706FF1">
        <w:t>Nokia results provided in the Results Excel</w:t>
      </w:r>
      <w:r w:rsidR="003937BC">
        <w:t xml:space="preserve"> [5]</w:t>
      </w:r>
      <w:r>
        <w:rPr>
          <w:rFonts w:eastAsia="MS Mincho"/>
        </w:rPr>
        <w:t>. The</w:t>
      </w:r>
      <w:r w:rsidR="0025072D">
        <w:rPr>
          <w:rFonts w:eastAsia="MS Mincho"/>
        </w:rPr>
        <w:t xml:space="preserve"> filter with</w:t>
      </w:r>
      <w:r>
        <w:rPr>
          <w:rFonts w:eastAsia="MS Mincho"/>
        </w:rPr>
        <w:t xml:space="preserve"> highest net gains are highlighted in </w:t>
      </w:r>
      <w:r w:rsidRPr="00706FF1">
        <w:rPr>
          <w:rFonts w:eastAsia="MS Mincho"/>
          <w:highlight w:val="green"/>
        </w:rPr>
        <w:t>green</w:t>
      </w:r>
      <w:r>
        <w:rPr>
          <w:rFonts w:eastAsia="MS Mincho"/>
        </w:rPr>
        <w:t xml:space="preserve">. </w:t>
      </w:r>
      <w:r w:rsidR="0096031A">
        <w:rPr>
          <w:rFonts w:eastAsia="MS Mincho"/>
        </w:rPr>
        <w:t>The gains are sh</w:t>
      </w:r>
      <w:r w:rsidR="00307050">
        <w:rPr>
          <w:rFonts w:eastAsia="MS Mincho"/>
        </w:rPr>
        <w:t>o</w:t>
      </w:r>
      <w:r w:rsidR="0096031A">
        <w:rPr>
          <w:rFonts w:eastAsia="MS Mincho"/>
        </w:rPr>
        <w:t>w</w:t>
      </w:r>
      <w:r w:rsidR="00307050">
        <w:rPr>
          <w:rFonts w:eastAsia="MS Mincho"/>
        </w:rPr>
        <w:t>n</w:t>
      </w:r>
      <w:r w:rsidR="0096031A">
        <w:rPr>
          <w:rFonts w:eastAsia="MS Mincho"/>
        </w:rPr>
        <w:t xml:space="preserve"> w.r.t. legacy </w:t>
      </w:r>
      <w:r w:rsidR="00B07C69">
        <w:rPr>
          <w:rFonts w:eastAsia="MS Mincho"/>
        </w:rPr>
        <w:t xml:space="preserve">scheme </w:t>
      </w:r>
      <w:r w:rsidR="0096031A">
        <w:rPr>
          <w:rFonts w:eastAsia="MS Mincho"/>
        </w:rPr>
        <w:t>(</w:t>
      </w:r>
      <w:r w:rsidR="0016267F">
        <w:rPr>
          <w:rFonts w:eastAsia="MS Mincho"/>
        </w:rPr>
        <w:t xml:space="preserve">i.e. </w:t>
      </w:r>
      <w:r w:rsidR="009469BE">
        <w:rPr>
          <w:rFonts w:eastAsia="MS Mincho"/>
        </w:rPr>
        <w:t xml:space="preserve">transmission </w:t>
      </w:r>
      <w:r w:rsidR="00307050">
        <w:rPr>
          <w:rFonts w:eastAsia="MS Mincho"/>
        </w:rPr>
        <w:t>without FDSS)</w:t>
      </w:r>
      <w:r w:rsidR="0016267F">
        <w:rPr>
          <w:rFonts w:eastAsia="MS Mincho"/>
        </w:rPr>
        <w:t>.</w:t>
      </w:r>
      <w:r w:rsidR="0096031A">
        <w:rPr>
          <w:rFonts w:eastAsia="MS Mincho"/>
        </w:rPr>
        <w:t xml:space="preserve"> </w:t>
      </w:r>
    </w:p>
    <w:p w14:paraId="6E707B20" w14:textId="6C307102" w:rsidR="00300567" w:rsidRDefault="00300567" w:rsidP="00300567">
      <w:pPr>
        <w:tabs>
          <w:tab w:val="num" w:pos="360"/>
        </w:tabs>
        <w:spacing w:after="0"/>
        <w:jc w:val="both"/>
        <w:rPr>
          <w:rFonts w:eastAsia="MS Mincho"/>
        </w:rPr>
      </w:pPr>
    </w:p>
    <w:p w14:paraId="187F0719" w14:textId="2E471AC7" w:rsidR="00664FA9" w:rsidRDefault="00300567" w:rsidP="00664FA9">
      <w:pPr>
        <w:tabs>
          <w:tab w:val="num" w:pos="360"/>
        </w:tabs>
        <w:spacing w:after="0"/>
        <w:jc w:val="both"/>
        <w:rPr>
          <w:rFonts w:eastAsia="MS Mincho"/>
        </w:rPr>
      </w:pPr>
      <w:r w:rsidRPr="0006735A">
        <w:rPr>
          <w:rFonts w:eastAsia="MS Mincho"/>
          <w:b/>
          <w:bCs/>
          <w:i/>
          <w:iCs/>
        </w:rPr>
        <w:t>Observation</w:t>
      </w:r>
      <w:r w:rsidR="0006735A" w:rsidRPr="0006735A">
        <w:rPr>
          <w:rFonts w:eastAsia="MS Mincho"/>
          <w:b/>
          <w:bCs/>
          <w:i/>
          <w:iCs/>
        </w:rPr>
        <w:t xml:space="preserve"> </w:t>
      </w:r>
      <w:r w:rsidR="00AD0C1C">
        <w:rPr>
          <w:rFonts w:eastAsia="MS Mincho"/>
          <w:b/>
          <w:i/>
        </w:rPr>
        <w:t>2</w:t>
      </w:r>
      <w:r w:rsidR="0006735A">
        <w:rPr>
          <w:rFonts w:eastAsia="MS Mincho"/>
        </w:rPr>
        <w:t>:</w:t>
      </w:r>
      <w:r>
        <w:rPr>
          <w:rFonts w:eastAsia="MS Mincho"/>
        </w:rPr>
        <w:t xml:space="preserve"> </w:t>
      </w:r>
      <w:r w:rsidR="0006735A">
        <w:rPr>
          <w:rFonts w:eastAsia="MS Mincho"/>
        </w:rPr>
        <w:t>F</w:t>
      </w:r>
      <w:r>
        <w:rPr>
          <w:rFonts w:eastAsia="MS Mincho"/>
        </w:rPr>
        <w:t>or 700MHz case:</w:t>
      </w:r>
    </w:p>
    <w:p w14:paraId="2D66D261" w14:textId="77777777" w:rsidR="00664FA9" w:rsidRPr="00664FA9" w:rsidRDefault="00300567" w:rsidP="00664FA9">
      <w:pPr>
        <w:pStyle w:val="ListParagraph"/>
        <w:numPr>
          <w:ilvl w:val="0"/>
          <w:numId w:val="31"/>
        </w:numPr>
        <w:tabs>
          <w:tab w:val="num" w:pos="360"/>
        </w:tabs>
        <w:spacing w:after="0"/>
        <w:jc w:val="both"/>
        <w:rPr>
          <w:rStyle w:val="eop"/>
          <w:rFonts w:eastAsia="MS Mincho"/>
        </w:rPr>
      </w:pPr>
      <w:r w:rsidRPr="00664FA9">
        <w:rPr>
          <w:rStyle w:val="normaltextrun"/>
          <w:color w:val="001135"/>
          <w:position w:val="1"/>
        </w:rPr>
        <w:t>2-tap f</w:t>
      </w:r>
      <w:r w:rsidRPr="00664FA9">
        <w:rPr>
          <w:rStyle w:val="normaltextrun"/>
          <w:color w:val="001135"/>
          <w:position w:val="1"/>
          <w:lang w:val="en-US"/>
        </w:rPr>
        <w:t>ilter (the least aggressive) maximizes the net gain in almost all cases</w:t>
      </w:r>
      <w:r w:rsidRPr="00664FA9">
        <w:rPr>
          <w:rStyle w:val="eop"/>
          <w:color w:val="001135"/>
          <w:lang w:val="en-US"/>
        </w:rPr>
        <w:t>​</w:t>
      </w:r>
    </w:p>
    <w:p w14:paraId="54B4BFF7" w14:textId="77777777" w:rsidR="00664FA9" w:rsidRPr="00664FA9" w:rsidRDefault="00300567" w:rsidP="00664FA9">
      <w:pPr>
        <w:pStyle w:val="ListParagraph"/>
        <w:numPr>
          <w:ilvl w:val="0"/>
          <w:numId w:val="31"/>
        </w:numPr>
        <w:tabs>
          <w:tab w:val="num" w:pos="360"/>
        </w:tabs>
        <w:spacing w:after="0"/>
        <w:jc w:val="both"/>
        <w:rPr>
          <w:rStyle w:val="eop"/>
          <w:rFonts w:eastAsia="MS Mincho"/>
        </w:rPr>
      </w:pPr>
      <w:r w:rsidRPr="00664FA9">
        <w:rPr>
          <w:rStyle w:val="normaltextrun"/>
          <w:color w:val="001135"/>
          <w:position w:val="1"/>
          <w:lang w:val="en-US"/>
        </w:rPr>
        <w:t>When using filter(s) maximizing the net gain:</w:t>
      </w:r>
      <w:r w:rsidRPr="00664FA9">
        <w:rPr>
          <w:rStyle w:val="eop"/>
          <w:color w:val="001135"/>
          <w:lang w:val="en-US"/>
        </w:rPr>
        <w:t>​</w:t>
      </w:r>
    </w:p>
    <w:p w14:paraId="70E3343C" w14:textId="77777777" w:rsidR="00664FA9" w:rsidRPr="00664FA9" w:rsidRDefault="00300567" w:rsidP="00664FA9">
      <w:pPr>
        <w:pStyle w:val="ListParagraph"/>
        <w:numPr>
          <w:ilvl w:val="1"/>
          <w:numId w:val="31"/>
        </w:numPr>
        <w:spacing w:after="0"/>
        <w:jc w:val="both"/>
        <w:rPr>
          <w:rStyle w:val="eop"/>
          <w:rFonts w:eastAsia="MS Mincho"/>
        </w:rPr>
      </w:pPr>
      <w:r w:rsidRPr="00664FA9">
        <w:rPr>
          <w:rStyle w:val="normaltextrun"/>
          <w:color w:val="001135"/>
          <w:position w:val="1"/>
          <w:lang w:val="en-US"/>
        </w:rPr>
        <w:t>OBO gain for outer is 0.6 - 0.9 dB</w:t>
      </w:r>
      <w:r w:rsidRPr="00664FA9">
        <w:rPr>
          <w:rStyle w:val="eop"/>
          <w:color w:val="001135"/>
          <w:lang w:val="en-US"/>
        </w:rPr>
        <w:t>​</w:t>
      </w:r>
    </w:p>
    <w:p w14:paraId="72DD8C2A" w14:textId="75FE158D" w:rsidR="00300567" w:rsidRPr="00664FA9" w:rsidRDefault="00300567" w:rsidP="00664FA9">
      <w:pPr>
        <w:pStyle w:val="ListParagraph"/>
        <w:numPr>
          <w:ilvl w:val="1"/>
          <w:numId w:val="31"/>
        </w:numPr>
        <w:spacing w:after="0"/>
        <w:jc w:val="both"/>
        <w:rPr>
          <w:rFonts w:eastAsia="MS Mincho"/>
        </w:rPr>
      </w:pPr>
      <w:r w:rsidRPr="00664FA9">
        <w:rPr>
          <w:rStyle w:val="normaltextrun"/>
          <w:color w:val="001135"/>
          <w:position w:val="1"/>
          <w:lang w:val="en-US"/>
        </w:rPr>
        <w:t xml:space="preserve">OBO gain for inner is typically 0.2-0.3 dB (however net gain </w:t>
      </w:r>
      <w:r w:rsidR="00590DA3">
        <w:rPr>
          <w:rStyle w:val="normaltextrun"/>
          <w:color w:val="001135"/>
          <w:position w:val="1"/>
          <w:lang w:val="en-US"/>
        </w:rPr>
        <w:t xml:space="preserve">is </w:t>
      </w:r>
      <w:r w:rsidRPr="00664FA9">
        <w:rPr>
          <w:rStyle w:val="normaltextrun"/>
          <w:color w:val="001135"/>
          <w:position w:val="1"/>
          <w:lang w:val="en-US"/>
        </w:rPr>
        <w:t>close to zero)</w:t>
      </w:r>
    </w:p>
    <w:p w14:paraId="40654912" w14:textId="77777777" w:rsidR="00300567" w:rsidRDefault="00300567" w:rsidP="00300567">
      <w:pPr>
        <w:tabs>
          <w:tab w:val="num" w:pos="360"/>
        </w:tabs>
        <w:spacing w:after="0"/>
        <w:jc w:val="both"/>
        <w:rPr>
          <w:rFonts w:eastAsia="MS Mincho"/>
        </w:rPr>
      </w:pPr>
    </w:p>
    <w:p w14:paraId="12DE0505" w14:textId="77777777" w:rsidR="00590DA3" w:rsidRDefault="00590DA3" w:rsidP="00664FA9">
      <w:pPr>
        <w:tabs>
          <w:tab w:val="num" w:pos="360"/>
        </w:tabs>
        <w:spacing w:after="0"/>
        <w:jc w:val="both"/>
        <w:rPr>
          <w:rFonts w:eastAsia="MS Mincho"/>
          <w:b/>
          <w:bCs/>
          <w:i/>
          <w:iCs/>
        </w:rPr>
      </w:pPr>
    </w:p>
    <w:p w14:paraId="5F7EA04B" w14:textId="2637F21B" w:rsidR="00664FA9" w:rsidRDefault="00300567" w:rsidP="00664FA9">
      <w:pPr>
        <w:tabs>
          <w:tab w:val="num" w:pos="360"/>
        </w:tabs>
        <w:spacing w:after="0"/>
        <w:jc w:val="both"/>
        <w:rPr>
          <w:rFonts w:eastAsia="MS Mincho"/>
        </w:rPr>
      </w:pPr>
      <w:r w:rsidRPr="0006735A">
        <w:rPr>
          <w:rFonts w:eastAsia="MS Mincho"/>
          <w:b/>
          <w:bCs/>
          <w:i/>
          <w:iCs/>
        </w:rPr>
        <w:lastRenderedPageBreak/>
        <w:t>Observation</w:t>
      </w:r>
      <w:r w:rsidR="0006735A" w:rsidRPr="0006735A">
        <w:rPr>
          <w:rFonts w:eastAsia="MS Mincho"/>
          <w:b/>
          <w:bCs/>
          <w:i/>
          <w:iCs/>
        </w:rPr>
        <w:t xml:space="preserve"> </w:t>
      </w:r>
      <w:r w:rsidR="00AD0C1C">
        <w:rPr>
          <w:rFonts w:eastAsia="MS Mincho"/>
          <w:b/>
          <w:i/>
        </w:rPr>
        <w:t>3</w:t>
      </w:r>
      <w:r w:rsidR="0006735A">
        <w:rPr>
          <w:rFonts w:eastAsia="MS Mincho"/>
        </w:rPr>
        <w:t>:</w:t>
      </w:r>
      <w:r>
        <w:rPr>
          <w:rFonts w:eastAsia="MS Mincho"/>
        </w:rPr>
        <w:t xml:space="preserve"> </w:t>
      </w:r>
      <w:r w:rsidR="0006735A">
        <w:rPr>
          <w:rFonts w:eastAsia="MS Mincho"/>
        </w:rPr>
        <w:t>F</w:t>
      </w:r>
      <w:r>
        <w:rPr>
          <w:rFonts w:eastAsia="MS Mincho"/>
        </w:rPr>
        <w:t>or 4GHz case:</w:t>
      </w:r>
    </w:p>
    <w:p w14:paraId="73194ACF" w14:textId="77777777" w:rsidR="00664FA9" w:rsidRPr="00664FA9" w:rsidRDefault="0006735A" w:rsidP="00664FA9">
      <w:pPr>
        <w:pStyle w:val="ListParagraph"/>
        <w:numPr>
          <w:ilvl w:val="0"/>
          <w:numId w:val="32"/>
        </w:numPr>
        <w:tabs>
          <w:tab w:val="num" w:pos="360"/>
        </w:tabs>
        <w:spacing w:after="0"/>
        <w:jc w:val="both"/>
        <w:rPr>
          <w:rStyle w:val="eop"/>
          <w:rFonts w:eastAsia="MS Mincho"/>
        </w:rPr>
      </w:pPr>
      <w:r w:rsidRPr="00664FA9">
        <w:rPr>
          <w:rStyle w:val="normaltextrun"/>
          <w:color w:val="001135"/>
          <w:position w:val="1"/>
        </w:rPr>
        <w:t>2-tap f</w:t>
      </w:r>
      <w:r w:rsidRPr="00664FA9">
        <w:rPr>
          <w:rStyle w:val="normaltextrun"/>
          <w:color w:val="001135"/>
          <w:position w:val="1"/>
          <w:lang w:val="en-US"/>
        </w:rPr>
        <w:t>ilter (the least aggressive) maximizes the net gain in almost all cases</w:t>
      </w:r>
      <w:r w:rsidRPr="00664FA9">
        <w:rPr>
          <w:rStyle w:val="eop"/>
          <w:color w:val="001135"/>
          <w:lang w:val="en-US"/>
        </w:rPr>
        <w:t>​</w:t>
      </w:r>
    </w:p>
    <w:p w14:paraId="5F632C69" w14:textId="77777777" w:rsidR="00664FA9" w:rsidRPr="00664FA9" w:rsidRDefault="0006735A" w:rsidP="00664FA9">
      <w:pPr>
        <w:pStyle w:val="ListParagraph"/>
        <w:numPr>
          <w:ilvl w:val="0"/>
          <w:numId w:val="32"/>
        </w:numPr>
        <w:tabs>
          <w:tab w:val="num" w:pos="360"/>
        </w:tabs>
        <w:spacing w:after="0"/>
        <w:jc w:val="both"/>
        <w:rPr>
          <w:rStyle w:val="eop"/>
          <w:rFonts w:eastAsia="MS Mincho"/>
        </w:rPr>
      </w:pPr>
      <w:r w:rsidRPr="00664FA9">
        <w:rPr>
          <w:rStyle w:val="normaltextrun"/>
          <w:color w:val="001135"/>
          <w:position w:val="1"/>
          <w:lang w:val="en-US"/>
        </w:rPr>
        <w:t>When using filter(s) maximizing the net gain:</w:t>
      </w:r>
      <w:r w:rsidRPr="00664FA9">
        <w:rPr>
          <w:rStyle w:val="eop"/>
          <w:color w:val="001135"/>
          <w:lang w:val="en-US"/>
        </w:rPr>
        <w:t>​</w:t>
      </w:r>
    </w:p>
    <w:p w14:paraId="1C93C879" w14:textId="77777777" w:rsidR="00664FA9" w:rsidRPr="00664FA9" w:rsidRDefault="0006735A" w:rsidP="00664FA9">
      <w:pPr>
        <w:pStyle w:val="ListParagraph"/>
        <w:numPr>
          <w:ilvl w:val="1"/>
          <w:numId w:val="32"/>
        </w:numPr>
        <w:spacing w:after="0"/>
        <w:jc w:val="both"/>
        <w:rPr>
          <w:rStyle w:val="eop"/>
          <w:rFonts w:eastAsia="MS Mincho"/>
        </w:rPr>
      </w:pPr>
      <w:r w:rsidRPr="00664FA9">
        <w:rPr>
          <w:rStyle w:val="normaltextrun"/>
          <w:color w:val="001135"/>
          <w:position w:val="1"/>
          <w:lang w:val="en-US"/>
        </w:rPr>
        <w:t>OBO gain for outer is close to 1dB</w:t>
      </w:r>
      <w:r w:rsidRPr="00664FA9">
        <w:rPr>
          <w:rStyle w:val="eop"/>
          <w:color w:val="001135"/>
          <w:lang w:val="en-US"/>
        </w:rPr>
        <w:t>​</w:t>
      </w:r>
    </w:p>
    <w:p w14:paraId="28807DF1" w14:textId="16F60706" w:rsidR="0006735A" w:rsidRPr="00664FA9" w:rsidRDefault="00962E97" w:rsidP="00664FA9">
      <w:pPr>
        <w:pStyle w:val="ListParagraph"/>
        <w:numPr>
          <w:ilvl w:val="1"/>
          <w:numId w:val="32"/>
        </w:numPr>
        <w:spacing w:after="0"/>
        <w:jc w:val="both"/>
        <w:rPr>
          <w:rFonts w:eastAsia="MS Mincho"/>
        </w:rPr>
      </w:pPr>
      <w:r w:rsidRPr="00664FA9">
        <w:rPr>
          <w:rStyle w:val="normaltextrun"/>
          <w:color w:val="001135"/>
          <w:position w:val="1"/>
          <w:lang w:val="en-US"/>
        </w:rPr>
        <w:t>OBO gain for inner is typically 0.2-0.</w:t>
      </w:r>
      <w:r w:rsidR="00121B08">
        <w:rPr>
          <w:rStyle w:val="normaltextrun"/>
          <w:color w:val="001135"/>
          <w:position w:val="1"/>
          <w:lang w:val="en-US"/>
        </w:rPr>
        <w:t>4</w:t>
      </w:r>
      <w:r w:rsidRPr="00664FA9">
        <w:rPr>
          <w:rStyle w:val="normaltextrun"/>
          <w:color w:val="001135"/>
          <w:position w:val="1"/>
          <w:lang w:val="en-US"/>
        </w:rPr>
        <w:t xml:space="preserve"> dB </w:t>
      </w:r>
      <w:r w:rsidR="0006735A" w:rsidRPr="00664FA9">
        <w:rPr>
          <w:rStyle w:val="normaltextrun"/>
          <w:color w:val="001135"/>
          <w:position w:val="1"/>
          <w:lang w:val="en-US"/>
        </w:rPr>
        <w:t>(</w:t>
      </w:r>
      <w:r w:rsidR="00121B08">
        <w:rPr>
          <w:rStyle w:val="normaltextrun"/>
          <w:color w:val="001135"/>
          <w:position w:val="1"/>
          <w:lang w:val="en-US"/>
        </w:rPr>
        <w:t xml:space="preserve">again, </w:t>
      </w:r>
      <w:r w:rsidR="00121B08" w:rsidRPr="00664FA9">
        <w:rPr>
          <w:rStyle w:val="normaltextrun"/>
          <w:color w:val="001135"/>
          <w:position w:val="1"/>
          <w:lang w:val="en-US"/>
        </w:rPr>
        <w:t xml:space="preserve">net gain </w:t>
      </w:r>
      <w:r w:rsidR="00590DA3">
        <w:rPr>
          <w:rStyle w:val="normaltextrun"/>
          <w:color w:val="001135"/>
          <w:position w:val="1"/>
          <w:lang w:val="en-US"/>
        </w:rPr>
        <w:t xml:space="preserve">is </w:t>
      </w:r>
      <w:r w:rsidR="00121B08" w:rsidRPr="00664FA9">
        <w:rPr>
          <w:rStyle w:val="normaltextrun"/>
          <w:color w:val="001135"/>
          <w:position w:val="1"/>
          <w:lang w:val="en-US"/>
        </w:rPr>
        <w:t>close to zero</w:t>
      </w:r>
      <w:r w:rsidR="0006735A" w:rsidRPr="00664FA9">
        <w:rPr>
          <w:rStyle w:val="normaltextrun"/>
          <w:color w:val="001135"/>
          <w:position w:val="1"/>
          <w:lang w:val="en-US"/>
        </w:rPr>
        <w:t>)</w:t>
      </w:r>
      <w:r w:rsidR="0006735A" w:rsidRPr="00664FA9">
        <w:rPr>
          <w:rStyle w:val="eop"/>
          <w:color w:val="001135"/>
          <w:lang w:val="en-US"/>
        </w:rPr>
        <w:t>​</w:t>
      </w:r>
    </w:p>
    <w:p w14:paraId="79600E5D" w14:textId="77777777" w:rsidR="00300567" w:rsidRDefault="00300567" w:rsidP="00300567">
      <w:pPr>
        <w:tabs>
          <w:tab w:val="num" w:pos="360"/>
        </w:tabs>
        <w:spacing w:after="0"/>
        <w:jc w:val="both"/>
        <w:rPr>
          <w:rFonts w:eastAsia="MS Mincho"/>
        </w:rPr>
      </w:pPr>
    </w:p>
    <w:p w14:paraId="7AB2C295" w14:textId="4B41EFA2" w:rsidR="00FA1928" w:rsidRDefault="00FA1928" w:rsidP="00300567">
      <w:pPr>
        <w:tabs>
          <w:tab w:val="num" w:pos="360"/>
        </w:tabs>
        <w:spacing w:after="0"/>
        <w:jc w:val="both"/>
        <w:rPr>
          <w:rFonts w:eastAsia="MS Mincho"/>
        </w:rPr>
      </w:pPr>
      <w:r>
        <w:rPr>
          <w:rFonts w:eastAsia="MS Mincho"/>
        </w:rPr>
        <w:t>There is more analysis of Nokia and other companies results in our contribution to the previous meeting [</w:t>
      </w:r>
      <w:r w:rsidR="001E7BE5">
        <w:rPr>
          <w:rFonts w:eastAsia="MS Mincho"/>
        </w:rPr>
        <w:t>6</w:t>
      </w:r>
      <w:r>
        <w:rPr>
          <w:rFonts w:eastAsia="MS Mincho"/>
        </w:rPr>
        <w:t>].</w:t>
      </w:r>
    </w:p>
    <w:p w14:paraId="43659319" w14:textId="77777777" w:rsidR="00FA1928" w:rsidRDefault="00FA1928" w:rsidP="00886FEE">
      <w:pPr>
        <w:spacing w:after="0"/>
        <w:rPr>
          <w:b/>
          <w:bCs/>
          <w:i/>
          <w:iCs/>
        </w:rPr>
      </w:pPr>
    </w:p>
    <w:p w14:paraId="1DB05B2F" w14:textId="1EBFDFF2" w:rsidR="00886FEE" w:rsidRPr="000B39D5" w:rsidRDefault="00886FEE" w:rsidP="000B39D5">
      <w:pPr>
        <w:spacing w:after="0"/>
        <w:rPr>
          <w:rFonts w:eastAsia="MS Mincho"/>
          <w:i/>
        </w:rPr>
      </w:pPr>
      <w:r w:rsidRPr="00CF246A">
        <w:rPr>
          <w:b/>
          <w:bCs/>
          <w:i/>
          <w:iCs/>
        </w:rPr>
        <w:t xml:space="preserve">Proposal </w:t>
      </w:r>
      <w:r w:rsidR="00590DA3">
        <w:rPr>
          <w:b/>
          <w:bCs/>
          <w:i/>
          <w:iCs/>
        </w:rPr>
        <w:t>4</w:t>
      </w:r>
      <w:r w:rsidRPr="00CF246A">
        <w:t>:</w:t>
      </w:r>
      <w:r>
        <w:t xml:space="preserve"> </w:t>
      </w:r>
      <w:r w:rsidRPr="00706FF1">
        <w:rPr>
          <w:i/>
          <w:iCs/>
        </w:rPr>
        <w:t>F</w:t>
      </w:r>
      <w:r w:rsidRPr="00CF246A">
        <w:rPr>
          <w:i/>
          <w:iCs/>
        </w:rPr>
        <w:t>or FDSS</w:t>
      </w:r>
      <w:r w:rsidRPr="500E7AE6">
        <w:rPr>
          <w:i/>
          <w:iCs/>
        </w:rPr>
        <w:t xml:space="preserve">, </w:t>
      </w:r>
      <w:r w:rsidRPr="00706FF1">
        <w:rPr>
          <w:i/>
          <w:iCs/>
        </w:rPr>
        <w:t>RAN4 shall focus on MPR reduction for outer allocations</w:t>
      </w:r>
      <w:r w:rsidR="006B3402">
        <w:rPr>
          <w:i/>
        </w:rPr>
        <w:t>.</w:t>
      </w:r>
    </w:p>
    <w:p w14:paraId="798A9097" w14:textId="77777777" w:rsidR="00886FEE" w:rsidRDefault="00886FEE" w:rsidP="00300567">
      <w:pPr>
        <w:tabs>
          <w:tab w:val="num" w:pos="360"/>
        </w:tabs>
        <w:spacing w:after="0"/>
        <w:jc w:val="both"/>
        <w:rPr>
          <w:rFonts w:eastAsia="MS Mincho"/>
        </w:rPr>
      </w:pPr>
    </w:p>
    <w:p w14:paraId="471FDC06" w14:textId="19CA1B6B" w:rsidR="00300567" w:rsidRDefault="00300567" w:rsidP="00300567">
      <w:pPr>
        <w:tabs>
          <w:tab w:val="num" w:pos="360"/>
        </w:tabs>
        <w:spacing w:after="0"/>
        <w:jc w:val="both"/>
        <w:rPr>
          <w:rFonts w:eastAsia="MS Mincho"/>
        </w:rPr>
      </w:pPr>
      <w:r>
        <w:rPr>
          <w:rFonts w:eastAsia="MS Mincho"/>
        </w:rPr>
        <w:t xml:space="preserve">As can be seen in both carrier frequencies the 2-tap filter provides the best net gain in </w:t>
      </w:r>
      <w:r w:rsidR="0006735A">
        <w:rPr>
          <w:rFonts w:eastAsia="MS Mincho"/>
        </w:rPr>
        <w:t>almost all</w:t>
      </w:r>
      <w:r>
        <w:rPr>
          <w:rFonts w:eastAsia="MS Mincho"/>
        </w:rPr>
        <w:t xml:space="preserve"> cases. Also in the cases where 2-tap is not providing the best gains the difference to the best net gain is rather small. Hence 2-tap filter seems to be a good option for optimizing the net gains. It looks in general that less aggressive filter optimizes the net gain in most cases.</w:t>
      </w:r>
    </w:p>
    <w:p w14:paraId="2624957C" w14:textId="77777777" w:rsidR="00300567" w:rsidRDefault="00300567" w:rsidP="00300567">
      <w:pPr>
        <w:tabs>
          <w:tab w:val="num" w:pos="360"/>
        </w:tabs>
        <w:spacing w:after="0"/>
        <w:jc w:val="both"/>
        <w:rPr>
          <w:rFonts w:eastAsia="MS Mincho"/>
        </w:rPr>
      </w:pPr>
    </w:p>
    <w:p w14:paraId="648772BD" w14:textId="33B95835" w:rsidR="00300567" w:rsidRPr="006B3402" w:rsidRDefault="00300567" w:rsidP="00300567">
      <w:pPr>
        <w:tabs>
          <w:tab w:val="num" w:pos="360"/>
        </w:tabs>
        <w:spacing w:after="0"/>
        <w:jc w:val="both"/>
        <w:rPr>
          <w:rFonts w:eastAsia="MS Mincho"/>
          <w:i/>
        </w:rPr>
      </w:pPr>
      <w:r>
        <w:rPr>
          <w:b/>
          <w:bCs/>
          <w:i/>
          <w:iCs/>
        </w:rPr>
        <w:t xml:space="preserve">Observation </w:t>
      </w:r>
      <w:r w:rsidR="00AD0C1C">
        <w:rPr>
          <w:b/>
          <w:i/>
        </w:rPr>
        <w:t>4</w:t>
      </w:r>
      <w:r w:rsidRPr="002D779D">
        <w:rPr>
          <w:b/>
          <w:bCs/>
          <w:i/>
          <w:iCs/>
          <w:noProof/>
        </w:rPr>
        <w:t xml:space="preserve">: </w:t>
      </w:r>
      <w:r>
        <w:rPr>
          <w:rStyle w:val="normaltextrun"/>
          <w:rFonts w:cs="Arial"/>
          <w:i/>
          <w:iCs/>
          <w:color w:val="000000"/>
          <w:szCs w:val="22"/>
          <w:shd w:val="clear" w:color="auto" w:fill="FFFFFF"/>
        </w:rPr>
        <w:t xml:space="preserve"> </w:t>
      </w:r>
      <w:r w:rsidRPr="00300567">
        <w:rPr>
          <w:rStyle w:val="normaltextrun"/>
          <w:i/>
          <w:iCs/>
        </w:rPr>
        <w:t>L</w:t>
      </w:r>
      <w:r w:rsidRPr="00300567">
        <w:rPr>
          <w:rFonts w:eastAsia="MS Mincho"/>
          <w:i/>
          <w:iCs/>
        </w:rPr>
        <w:t>ess aggressive filter optimizes the net gain in most cases</w:t>
      </w:r>
      <w:r w:rsidR="006B3402">
        <w:rPr>
          <w:rFonts w:eastAsia="MS Mincho"/>
          <w:i/>
        </w:rPr>
        <w:t>.</w:t>
      </w:r>
    </w:p>
    <w:p w14:paraId="65C4C2FA" w14:textId="4878CDA8" w:rsidR="00B4643E" w:rsidRDefault="00B4643E" w:rsidP="00300567">
      <w:pPr>
        <w:tabs>
          <w:tab w:val="num" w:pos="360"/>
        </w:tabs>
        <w:spacing w:after="0"/>
        <w:jc w:val="both"/>
        <w:rPr>
          <w:rFonts w:eastAsia="MS Mincho"/>
          <w:i/>
          <w:iCs/>
        </w:rPr>
      </w:pPr>
    </w:p>
    <w:p w14:paraId="691380F2" w14:textId="2A3A443A" w:rsidR="0004334A" w:rsidRDefault="0004334A" w:rsidP="00300567">
      <w:pPr>
        <w:tabs>
          <w:tab w:val="num" w:pos="360"/>
        </w:tabs>
        <w:spacing w:after="0"/>
        <w:jc w:val="both"/>
        <w:rPr>
          <w:rFonts w:eastAsia="MS Mincho"/>
          <w:lang w:val="en-US"/>
        </w:rPr>
      </w:pPr>
      <w:r>
        <w:rPr>
          <w:rFonts w:eastAsia="MS Mincho"/>
          <w:lang w:val="en-US"/>
        </w:rPr>
        <w:t>As noted above some cases</w:t>
      </w:r>
      <w:r w:rsidR="00E14117">
        <w:rPr>
          <w:rFonts w:eastAsia="MS Mincho"/>
          <w:lang w:val="en-US"/>
        </w:rPr>
        <w:t>,</w:t>
      </w:r>
      <w:r>
        <w:rPr>
          <w:rFonts w:eastAsia="MS Mincho"/>
          <w:lang w:val="en-US"/>
        </w:rPr>
        <w:t xml:space="preserve"> for narrow allocations</w:t>
      </w:r>
      <w:r w:rsidR="00E14117">
        <w:rPr>
          <w:rFonts w:eastAsia="MS Mincho"/>
          <w:lang w:val="en-US"/>
        </w:rPr>
        <w:t>,</w:t>
      </w:r>
      <w:r>
        <w:rPr>
          <w:rFonts w:eastAsia="MS Mincho"/>
          <w:lang w:val="en-US"/>
        </w:rPr>
        <w:t xml:space="preserve"> see benefit of different </w:t>
      </w:r>
      <w:r w:rsidR="00D83789">
        <w:rPr>
          <w:rFonts w:eastAsia="MS Mincho"/>
          <w:lang w:val="en-US"/>
        </w:rPr>
        <w:t xml:space="preserve">filter settings. It can therefore be proposed that RAN4 should </w:t>
      </w:r>
      <w:r w:rsidR="00904F21">
        <w:rPr>
          <w:rFonts w:eastAsia="MS Mincho"/>
          <w:lang w:val="en-US"/>
        </w:rPr>
        <w:t>consider different RF requirements (i.e. spectrum flatness) for different allocation sizes.</w:t>
      </w:r>
    </w:p>
    <w:p w14:paraId="53290253" w14:textId="13010D58" w:rsidR="00904F21" w:rsidRDefault="00904F21" w:rsidP="00300567">
      <w:pPr>
        <w:tabs>
          <w:tab w:val="num" w:pos="360"/>
        </w:tabs>
        <w:spacing w:after="0"/>
        <w:jc w:val="both"/>
        <w:rPr>
          <w:rFonts w:eastAsia="MS Mincho"/>
          <w:lang w:val="en-US"/>
        </w:rPr>
      </w:pPr>
    </w:p>
    <w:p w14:paraId="2A699ACC" w14:textId="08D0F0CA" w:rsidR="004453EB" w:rsidRDefault="004453EB" w:rsidP="00300567">
      <w:pPr>
        <w:tabs>
          <w:tab w:val="num" w:pos="360"/>
        </w:tabs>
        <w:spacing w:after="0"/>
        <w:jc w:val="both"/>
        <w:rPr>
          <w:rFonts w:eastAsia="MS Mincho"/>
          <w:lang w:val="en-US"/>
        </w:rPr>
      </w:pPr>
      <w:r>
        <w:rPr>
          <w:b/>
          <w:i/>
        </w:rPr>
        <w:t xml:space="preserve">Proposal </w:t>
      </w:r>
      <w:r w:rsidR="00590DA3">
        <w:rPr>
          <w:b/>
          <w:i/>
        </w:rPr>
        <w:t>5</w:t>
      </w:r>
      <w:r w:rsidRPr="6395B05F">
        <w:rPr>
          <w:color w:val="000000" w:themeColor="text1"/>
        </w:rPr>
        <w:t xml:space="preserve">: </w:t>
      </w:r>
      <w:r w:rsidR="00570CE5">
        <w:rPr>
          <w:i/>
          <w:iCs/>
        </w:rPr>
        <w:t xml:space="preserve">RAN4 shall consider the </w:t>
      </w:r>
      <w:r w:rsidR="00570CE5" w:rsidRPr="00570CE5">
        <w:rPr>
          <w:i/>
          <w:iCs/>
        </w:rPr>
        <w:t>allocation sizes</w:t>
      </w:r>
      <w:r w:rsidR="00570CE5">
        <w:rPr>
          <w:i/>
          <w:iCs/>
        </w:rPr>
        <w:t xml:space="preserve"> when </w:t>
      </w:r>
      <w:r w:rsidR="00332763">
        <w:rPr>
          <w:i/>
          <w:iCs/>
        </w:rPr>
        <w:t xml:space="preserve">defining </w:t>
      </w:r>
      <w:r w:rsidR="00332763" w:rsidRPr="00332763">
        <w:rPr>
          <w:i/>
          <w:iCs/>
        </w:rPr>
        <w:t>RF requirements (i.e. spectrum flatness)</w:t>
      </w:r>
      <w:r w:rsidR="00332763">
        <w:rPr>
          <w:i/>
          <w:iCs/>
        </w:rPr>
        <w:t>.</w:t>
      </w:r>
    </w:p>
    <w:p w14:paraId="23CCA2B2" w14:textId="751067D7" w:rsidR="0006735A" w:rsidRPr="00AA6508" w:rsidRDefault="0006735A" w:rsidP="00300567">
      <w:pPr>
        <w:tabs>
          <w:tab w:val="num" w:pos="360"/>
        </w:tabs>
        <w:spacing w:after="0"/>
        <w:jc w:val="both"/>
        <w:rPr>
          <w:rFonts w:eastAsia="MS Mincho"/>
          <w:lang w:val="en-US"/>
        </w:rPr>
      </w:pPr>
    </w:p>
    <w:p w14:paraId="60692BC8" w14:textId="77777777" w:rsidR="0006735A" w:rsidRPr="00801DDF" w:rsidRDefault="0006735A" w:rsidP="00300567">
      <w:pPr>
        <w:tabs>
          <w:tab w:val="num" w:pos="360"/>
        </w:tabs>
        <w:spacing w:after="0"/>
        <w:jc w:val="both"/>
        <w:rPr>
          <w:rFonts w:eastAsia="MS Mincho"/>
        </w:rPr>
      </w:pPr>
    </w:p>
    <w:p w14:paraId="1ED75D37" w14:textId="77777777" w:rsidR="00300567" w:rsidRDefault="00300567" w:rsidP="00387AAF">
      <w:pPr>
        <w:spacing w:after="0"/>
      </w:pPr>
    </w:p>
    <w:p w14:paraId="0C146F29" w14:textId="3146C37B" w:rsidR="003F423B" w:rsidRDefault="003F423B" w:rsidP="00387AAF">
      <w:pPr>
        <w:spacing w:after="0"/>
        <w:rPr>
          <w:b/>
          <w:bCs/>
        </w:rPr>
      </w:pPr>
    </w:p>
    <w:p w14:paraId="02C61FC0" w14:textId="05BCC8F8" w:rsidR="001070C2" w:rsidRDefault="001070C2" w:rsidP="00387AAF">
      <w:pPr>
        <w:spacing w:after="0"/>
        <w:rPr>
          <w:b/>
          <w:bCs/>
        </w:rPr>
      </w:pPr>
    </w:p>
    <w:p w14:paraId="367678C3" w14:textId="7A0390D1" w:rsidR="001070C2" w:rsidRDefault="001070C2" w:rsidP="00387AAF">
      <w:pPr>
        <w:spacing w:after="0"/>
        <w:rPr>
          <w:b/>
          <w:bCs/>
        </w:rPr>
      </w:pPr>
    </w:p>
    <w:p w14:paraId="75D7977C" w14:textId="6ADB7019" w:rsidR="001070C2" w:rsidRDefault="001070C2" w:rsidP="00387AAF">
      <w:pPr>
        <w:spacing w:after="0"/>
        <w:rPr>
          <w:b/>
          <w:bCs/>
        </w:rPr>
      </w:pPr>
    </w:p>
    <w:p w14:paraId="7F685940" w14:textId="6134FB49" w:rsidR="001070C2" w:rsidRDefault="001070C2" w:rsidP="00387AAF">
      <w:pPr>
        <w:spacing w:after="0"/>
        <w:rPr>
          <w:b/>
          <w:bCs/>
        </w:rPr>
      </w:pPr>
    </w:p>
    <w:p w14:paraId="48991648" w14:textId="33F89E2D" w:rsidR="001070C2" w:rsidRDefault="001070C2" w:rsidP="00387AAF">
      <w:pPr>
        <w:spacing w:after="0"/>
        <w:rPr>
          <w:b/>
          <w:bCs/>
        </w:rPr>
      </w:pPr>
    </w:p>
    <w:p w14:paraId="63D8EBE7" w14:textId="13DEE8AB" w:rsidR="001070C2" w:rsidRDefault="001070C2" w:rsidP="00387AAF">
      <w:pPr>
        <w:spacing w:after="0"/>
        <w:rPr>
          <w:b/>
          <w:bCs/>
        </w:rPr>
      </w:pPr>
    </w:p>
    <w:p w14:paraId="6990A33D" w14:textId="6CD3410F" w:rsidR="001070C2" w:rsidRDefault="001070C2" w:rsidP="00387AAF">
      <w:pPr>
        <w:spacing w:after="0"/>
        <w:rPr>
          <w:b/>
          <w:bCs/>
        </w:rPr>
      </w:pPr>
    </w:p>
    <w:p w14:paraId="7F73DDD9" w14:textId="1B12C259" w:rsidR="001070C2" w:rsidRDefault="001070C2" w:rsidP="00387AAF">
      <w:pPr>
        <w:spacing w:after="0"/>
        <w:rPr>
          <w:b/>
          <w:bCs/>
        </w:rPr>
      </w:pPr>
    </w:p>
    <w:p w14:paraId="39B69531" w14:textId="2C864FDE" w:rsidR="001070C2" w:rsidRDefault="001070C2" w:rsidP="00387AAF">
      <w:pPr>
        <w:spacing w:after="0"/>
        <w:rPr>
          <w:b/>
          <w:bCs/>
        </w:rPr>
      </w:pPr>
    </w:p>
    <w:p w14:paraId="37B2D409" w14:textId="627D35AF" w:rsidR="001070C2" w:rsidRDefault="001070C2" w:rsidP="00387AAF">
      <w:pPr>
        <w:spacing w:after="0"/>
        <w:rPr>
          <w:b/>
          <w:bCs/>
        </w:rPr>
      </w:pPr>
    </w:p>
    <w:p w14:paraId="7881614C" w14:textId="167EA1F0" w:rsidR="001070C2" w:rsidRDefault="001070C2" w:rsidP="00387AAF">
      <w:pPr>
        <w:spacing w:after="0"/>
        <w:rPr>
          <w:b/>
          <w:bCs/>
        </w:rPr>
      </w:pPr>
    </w:p>
    <w:p w14:paraId="13173B73" w14:textId="7D505449" w:rsidR="001070C2" w:rsidRDefault="001070C2" w:rsidP="00387AAF">
      <w:pPr>
        <w:spacing w:after="0"/>
        <w:rPr>
          <w:b/>
          <w:bCs/>
        </w:rPr>
      </w:pPr>
    </w:p>
    <w:p w14:paraId="0DBE667D" w14:textId="5C6E8786" w:rsidR="001070C2" w:rsidRDefault="001070C2" w:rsidP="00387AAF">
      <w:pPr>
        <w:spacing w:after="0"/>
        <w:rPr>
          <w:b/>
          <w:bCs/>
        </w:rPr>
      </w:pPr>
    </w:p>
    <w:p w14:paraId="17520FC6" w14:textId="4233EE94" w:rsidR="001070C2" w:rsidRDefault="001070C2" w:rsidP="00387AAF">
      <w:pPr>
        <w:spacing w:after="0"/>
        <w:rPr>
          <w:b/>
          <w:bCs/>
        </w:rPr>
      </w:pPr>
    </w:p>
    <w:p w14:paraId="5D5480D3" w14:textId="0DDF0F6C" w:rsidR="001070C2" w:rsidRDefault="001070C2" w:rsidP="00387AAF">
      <w:pPr>
        <w:spacing w:after="0"/>
        <w:rPr>
          <w:b/>
          <w:bCs/>
        </w:rPr>
      </w:pPr>
    </w:p>
    <w:p w14:paraId="415F63DF" w14:textId="0387405A" w:rsidR="001070C2" w:rsidRDefault="001070C2" w:rsidP="00387AAF">
      <w:pPr>
        <w:spacing w:after="0"/>
        <w:rPr>
          <w:b/>
          <w:bCs/>
        </w:rPr>
      </w:pPr>
    </w:p>
    <w:p w14:paraId="76BC641B" w14:textId="34594E7B" w:rsidR="001070C2" w:rsidRDefault="001070C2" w:rsidP="00387AAF">
      <w:pPr>
        <w:spacing w:after="0"/>
        <w:rPr>
          <w:b/>
          <w:bCs/>
        </w:rPr>
      </w:pPr>
    </w:p>
    <w:p w14:paraId="61248319" w14:textId="50C63BAF" w:rsidR="001070C2" w:rsidRDefault="001070C2" w:rsidP="00387AAF">
      <w:pPr>
        <w:spacing w:after="0"/>
        <w:rPr>
          <w:b/>
          <w:bCs/>
        </w:rPr>
      </w:pPr>
    </w:p>
    <w:p w14:paraId="5FEC8E1A" w14:textId="11145A02" w:rsidR="001070C2" w:rsidRDefault="001070C2" w:rsidP="00387AAF">
      <w:pPr>
        <w:spacing w:after="0"/>
        <w:rPr>
          <w:b/>
          <w:bCs/>
        </w:rPr>
      </w:pPr>
    </w:p>
    <w:p w14:paraId="54CDBB0B" w14:textId="738D774D" w:rsidR="001070C2" w:rsidRDefault="001070C2" w:rsidP="00387AAF">
      <w:pPr>
        <w:spacing w:after="0"/>
        <w:rPr>
          <w:b/>
          <w:bCs/>
        </w:rPr>
      </w:pPr>
    </w:p>
    <w:p w14:paraId="1526AACE" w14:textId="07734E9F" w:rsidR="001070C2" w:rsidRDefault="001070C2" w:rsidP="00387AAF">
      <w:pPr>
        <w:spacing w:after="0"/>
        <w:rPr>
          <w:b/>
          <w:bCs/>
        </w:rPr>
      </w:pPr>
    </w:p>
    <w:p w14:paraId="6D9BDC90" w14:textId="0F696000" w:rsidR="001070C2" w:rsidRDefault="001070C2" w:rsidP="00387AAF">
      <w:pPr>
        <w:spacing w:after="0"/>
        <w:rPr>
          <w:b/>
          <w:bCs/>
        </w:rPr>
      </w:pPr>
    </w:p>
    <w:p w14:paraId="589491D3" w14:textId="56AB43D6" w:rsidR="001070C2" w:rsidRDefault="001070C2" w:rsidP="00387AAF">
      <w:pPr>
        <w:spacing w:after="0"/>
        <w:rPr>
          <w:b/>
          <w:bCs/>
        </w:rPr>
      </w:pPr>
    </w:p>
    <w:p w14:paraId="03565013" w14:textId="214A8886" w:rsidR="001070C2" w:rsidRDefault="001070C2" w:rsidP="00387AAF">
      <w:pPr>
        <w:spacing w:after="0"/>
        <w:rPr>
          <w:b/>
          <w:bCs/>
        </w:rPr>
      </w:pPr>
    </w:p>
    <w:p w14:paraId="4364492E" w14:textId="79585501" w:rsidR="001070C2" w:rsidRDefault="001070C2" w:rsidP="00387AAF">
      <w:pPr>
        <w:spacing w:after="0"/>
        <w:rPr>
          <w:b/>
          <w:bCs/>
        </w:rPr>
      </w:pPr>
    </w:p>
    <w:p w14:paraId="4CC20BC3" w14:textId="4B4A102E" w:rsidR="001070C2" w:rsidRDefault="001070C2" w:rsidP="00387AAF">
      <w:pPr>
        <w:spacing w:after="0"/>
        <w:rPr>
          <w:b/>
          <w:bCs/>
        </w:rPr>
      </w:pPr>
    </w:p>
    <w:p w14:paraId="735B9477" w14:textId="1B5B9EAE" w:rsidR="001070C2" w:rsidRDefault="001070C2" w:rsidP="00387AAF">
      <w:pPr>
        <w:spacing w:after="0"/>
        <w:rPr>
          <w:b/>
          <w:bCs/>
        </w:rPr>
      </w:pPr>
    </w:p>
    <w:p w14:paraId="24E34005" w14:textId="3D1BCC3E" w:rsidR="001070C2" w:rsidRDefault="001070C2" w:rsidP="00387AAF">
      <w:pPr>
        <w:spacing w:after="0"/>
        <w:rPr>
          <w:b/>
          <w:bCs/>
        </w:rPr>
      </w:pPr>
    </w:p>
    <w:p w14:paraId="5C48F3D6" w14:textId="180DECBE" w:rsidR="001070C2" w:rsidRDefault="00590DA3" w:rsidP="00C52999">
      <w:pPr>
        <w:overflowPunct/>
        <w:autoSpaceDE/>
        <w:autoSpaceDN/>
        <w:adjustRightInd/>
        <w:spacing w:after="0"/>
        <w:textAlignment w:val="auto"/>
        <w:rPr>
          <w:b/>
          <w:bCs/>
        </w:rPr>
      </w:pPr>
      <w:r>
        <w:rPr>
          <w:b/>
          <w:bCs/>
        </w:rPr>
        <w:br w:type="page"/>
      </w:r>
    </w:p>
    <w:p w14:paraId="264E002F" w14:textId="2C3EF698" w:rsidR="00D207DA" w:rsidRDefault="003F423B" w:rsidP="001070C2">
      <w:pPr>
        <w:spacing w:after="0"/>
      </w:pPr>
      <w:r w:rsidRPr="6DEB0514">
        <w:rPr>
          <w:b/>
          <w:bCs/>
        </w:rPr>
        <w:lastRenderedPageBreak/>
        <w:t xml:space="preserve">Table </w:t>
      </w:r>
      <w:r w:rsidR="00800905">
        <w:rPr>
          <w:b/>
        </w:rPr>
        <w:t>2</w:t>
      </w:r>
      <w:r w:rsidRPr="6DEB0514">
        <w:rPr>
          <w:b/>
          <w:bCs/>
        </w:rPr>
        <w:t xml:space="preserve"> </w:t>
      </w:r>
      <w:r>
        <w:t>OBO gain and net gain for each filter in FR1 Rural case (700MHz)</w:t>
      </w:r>
    </w:p>
    <w:p w14:paraId="3A1ECC84" w14:textId="77777777" w:rsidR="001070C2" w:rsidRPr="003F423B" w:rsidRDefault="001070C2" w:rsidP="001070C2">
      <w:pPr>
        <w:spacing w:after="0"/>
      </w:pPr>
    </w:p>
    <w:p w14:paraId="2F583EA4" w14:textId="7F5F63CC" w:rsidR="007350D7" w:rsidRDefault="003F423B" w:rsidP="00387AAF">
      <w:pPr>
        <w:spacing w:after="0"/>
      </w:pPr>
      <w:r>
        <w:t> </w:t>
      </w:r>
      <w:r w:rsidR="00FC57DD" w:rsidRPr="00FC57DD">
        <w:rPr>
          <w:noProof/>
        </w:rPr>
        <w:drawing>
          <wp:inline distT="0" distB="0" distL="0" distR="0" wp14:anchorId="385FEB25" wp14:editId="1905677A">
            <wp:extent cx="4800485" cy="7112000"/>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0496" cy="7126832"/>
                    </a:xfrm>
                    <a:prstGeom prst="rect">
                      <a:avLst/>
                    </a:prstGeom>
                    <a:noFill/>
                    <a:ln>
                      <a:noFill/>
                    </a:ln>
                  </pic:spPr>
                </pic:pic>
              </a:graphicData>
            </a:graphic>
          </wp:inline>
        </w:drawing>
      </w:r>
    </w:p>
    <w:p w14:paraId="5B424801" w14:textId="43B3A7E9" w:rsidR="003F423B" w:rsidRDefault="003F423B" w:rsidP="00387AAF">
      <w:pPr>
        <w:spacing w:after="0"/>
      </w:pPr>
    </w:p>
    <w:p w14:paraId="5E3D8044" w14:textId="786E9CBF" w:rsidR="001070C2" w:rsidRDefault="001070C2" w:rsidP="00387AAF">
      <w:pPr>
        <w:spacing w:after="0"/>
      </w:pPr>
    </w:p>
    <w:p w14:paraId="468048BE" w14:textId="42737684" w:rsidR="001070C2" w:rsidRDefault="001070C2" w:rsidP="00387AAF">
      <w:pPr>
        <w:spacing w:after="0"/>
      </w:pPr>
    </w:p>
    <w:p w14:paraId="62968975" w14:textId="44242FBC" w:rsidR="001070C2" w:rsidRDefault="001070C2" w:rsidP="00387AAF">
      <w:pPr>
        <w:spacing w:after="0"/>
      </w:pPr>
    </w:p>
    <w:p w14:paraId="3B481E28" w14:textId="58B9BCB8" w:rsidR="001070C2" w:rsidRDefault="001070C2" w:rsidP="00387AAF">
      <w:pPr>
        <w:spacing w:after="0"/>
      </w:pPr>
    </w:p>
    <w:p w14:paraId="6889D707" w14:textId="0B0B0EDF" w:rsidR="001070C2" w:rsidRDefault="001070C2" w:rsidP="00387AAF">
      <w:pPr>
        <w:spacing w:after="0"/>
      </w:pPr>
    </w:p>
    <w:p w14:paraId="424646FF" w14:textId="1D1E7124" w:rsidR="001070C2" w:rsidRDefault="001070C2" w:rsidP="00387AAF">
      <w:pPr>
        <w:spacing w:after="0"/>
      </w:pPr>
    </w:p>
    <w:p w14:paraId="33E73703" w14:textId="48364C20" w:rsidR="001070C2" w:rsidRDefault="001070C2" w:rsidP="00387AAF">
      <w:pPr>
        <w:spacing w:after="0"/>
      </w:pPr>
    </w:p>
    <w:p w14:paraId="66133FE3" w14:textId="0B86E69F" w:rsidR="001070C2" w:rsidRDefault="001070C2" w:rsidP="00387AAF">
      <w:pPr>
        <w:spacing w:after="0"/>
      </w:pPr>
    </w:p>
    <w:p w14:paraId="514A1E9A" w14:textId="2384E6AB" w:rsidR="001070C2" w:rsidRDefault="001070C2" w:rsidP="00387AAF">
      <w:pPr>
        <w:spacing w:after="0"/>
      </w:pPr>
    </w:p>
    <w:p w14:paraId="3C91F71A" w14:textId="46C17723" w:rsidR="001070C2" w:rsidRDefault="001070C2" w:rsidP="00387AAF">
      <w:pPr>
        <w:spacing w:after="0"/>
      </w:pPr>
    </w:p>
    <w:p w14:paraId="3D1F4AC1" w14:textId="7483ACAB" w:rsidR="003F423B" w:rsidRDefault="003F423B" w:rsidP="00387AAF">
      <w:pPr>
        <w:spacing w:after="0"/>
      </w:pPr>
    </w:p>
    <w:p w14:paraId="54AD3DD3" w14:textId="77777777" w:rsidR="00C52999" w:rsidRDefault="00C52999" w:rsidP="00387AAF">
      <w:pPr>
        <w:spacing w:after="0"/>
      </w:pPr>
    </w:p>
    <w:p w14:paraId="7EF48FE9" w14:textId="3EF1663F" w:rsidR="003F423B" w:rsidRDefault="003F423B" w:rsidP="003F423B">
      <w:pPr>
        <w:spacing w:after="0"/>
      </w:pPr>
      <w:r w:rsidRPr="6DEB0514">
        <w:rPr>
          <w:b/>
          <w:bCs/>
        </w:rPr>
        <w:lastRenderedPageBreak/>
        <w:t xml:space="preserve">Table </w:t>
      </w:r>
      <w:r w:rsidR="00800905">
        <w:rPr>
          <w:b/>
        </w:rPr>
        <w:t>3</w:t>
      </w:r>
      <w:r w:rsidRPr="6DEB0514">
        <w:rPr>
          <w:b/>
          <w:bCs/>
        </w:rPr>
        <w:t xml:space="preserve"> </w:t>
      </w:r>
      <w:r>
        <w:t xml:space="preserve">OBO gain and net gain for each filter in FR1 Urban case (4GHz) </w:t>
      </w:r>
    </w:p>
    <w:p w14:paraId="41F22B6D" w14:textId="0278DC74" w:rsidR="003F423B" w:rsidRDefault="003F423B" w:rsidP="003F423B">
      <w:pPr>
        <w:spacing w:after="0"/>
      </w:pPr>
    </w:p>
    <w:p w14:paraId="71ADF82C" w14:textId="75766981" w:rsidR="003F423B" w:rsidRPr="003F423B" w:rsidRDefault="00FC57DD" w:rsidP="003F423B">
      <w:pPr>
        <w:spacing w:after="0"/>
      </w:pPr>
      <w:r w:rsidRPr="00FC57DD">
        <w:rPr>
          <w:noProof/>
        </w:rPr>
        <w:drawing>
          <wp:inline distT="0" distB="0" distL="0" distR="0" wp14:anchorId="172BFBDC" wp14:editId="3A8103B6">
            <wp:extent cx="4699000" cy="7176325"/>
            <wp:effectExtent l="0" t="0" r="635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0059" cy="7193214"/>
                    </a:xfrm>
                    <a:prstGeom prst="rect">
                      <a:avLst/>
                    </a:prstGeom>
                    <a:noFill/>
                    <a:ln>
                      <a:noFill/>
                    </a:ln>
                  </pic:spPr>
                </pic:pic>
              </a:graphicData>
            </a:graphic>
          </wp:inline>
        </w:drawing>
      </w:r>
    </w:p>
    <w:p w14:paraId="7A842529" w14:textId="77777777" w:rsidR="003F423B" w:rsidRDefault="003F423B" w:rsidP="00387AAF">
      <w:pPr>
        <w:spacing w:after="0"/>
      </w:pPr>
    </w:p>
    <w:p w14:paraId="539E2AA7" w14:textId="28F413BC" w:rsidR="002B6736" w:rsidRDefault="002B6736" w:rsidP="002B6736">
      <w:pPr>
        <w:spacing w:after="0"/>
        <w:jc w:val="both"/>
        <w:rPr>
          <w:rStyle w:val="normaltextrun"/>
        </w:rPr>
      </w:pPr>
    </w:p>
    <w:p w14:paraId="7D945E22" w14:textId="45D47EA0" w:rsidR="002B6736" w:rsidRDefault="002B6736" w:rsidP="002B6736">
      <w:pPr>
        <w:spacing w:after="0"/>
        <w:jc w:val="both"/>
        <w:rPr>
          <w:rStyle w:val="normaltextrun"/>
        </w:rPr>
      </w:pPr>
    </w:p>
    <w:p w14:paraId="421E8B01" w14:textId="035228CA" w:rsidR="00D57F43" w:rsidRPr="00D57F43" w:rsidRDefault="00D57F43" w:rsidP="00D57F43">
      <w:pPr>
        <w:pStyle w:val="Heading1"/>
        <w:rPr>
          <w:szCs w:val="36"/>
        </w:rPr>
      </w:pPr>
      <w:r>
        <w:rPr>
          <w:szCs w:val="36"/>
        </w:rPr>
        <w:t>5.</w:t>
      </w:r>
      <w:r>
        <w:rPr>
          <w:szCs w:val="36"/>
        </w:rPr>
        <w:tab/>
        <w:t>Effects to RAN4 requirements</w:t>
      </w:r>
    </w:p>
    <w:p w14:paraId="040A97B8" w14:textId="7F1617F9" w:rsidR="00300567" w:rsidRDefault="0020206B" w:rsidP="002B6736">
      <w:pPr>
        <w:spacing w:after="0"/>
        <w:jc w:val="both"/>
        <w:rPr>
          <w:rStyle w:val="normaltextrun"/>
        </w:rPr>
      </w:pPr>
      <w:r>
        <w:rPr>
          <w:rStyle w:val="normaltextrun"/>
        </w:rPr>
        <w:t>RAN4 requirements relevant to transparent schemes (FDSS) are Maximum Power Reduction (MPR)</w:t>
      </w:r>
      <w:r w:rsidR="00CA4F03">
        <w:rPr>
          <w:rStyle w:val="normaltextrun"/>
        </w:rPr>
        <w:t xml:space="preserve">, </w:t>
      </w:r>
      <w:r>
        <w:rPr>
          <w:rStyle w:val="normaltextrun"/>
        </w:rPr>
        <w:t>the spectrum flatness requirements</w:t>
      </w:r>
      <w:r w:rsidR="00CA4F03">
        <w:rPr>
          <w:rStyle w:val="normaltextrun"/>
        </w:rPr>
        <w:t xml:space="preserve"> and ACLR</w:t>
      </w:r>
      <w:r>
        <w:rPr>
          <w:rStyle w:val="normaltextrun"/>
        </w:rPr>
        <w:t xml:space="preserve">. MPR requirement for power class 3 is shown in the </w:t>
      </w:r>
      <w:r w:rsidR="005A26BC">
        <w:rPr>
          <w:rStyle w:val="normaltextrun"/>
        </w:rPr>
        <w:t>T</w:t>
      </w:r>
      <w:r>
        <w:rPr>
          <w:rStyle w:val="normaltextrun"/>
        </w:rPr>
        <w:t xml:space="preserve">able </w:t>
      </w:r>
      <w:r w:rsidR="00800905">
        <w:rPr>
          <w:rStyle w:val="normaltextrun"/>
        </w:rPr>
        <w:t>4</w:t>
      </w:r>
      <w:r w:rsidR="005A26BC">
        <w:rPr>
          <w:rStyle w:val="normaltextrun"/>
        </w:rPr>
        <w:t xml:space="preserve"> </w:t>
      </w:r>
      <w:r>
        <w:rPr>
          <w:rStyle w:val="normaltextrun"/>
        </w:rPr>
        <w:t xml:space="preserve">below. As can be seen for QPSK the MPR for outer and edge allocations is 1 dB and for inner allocations 0 dB. Since the inner MPR is zero, the reference power </w:t>
      </w:r>
      <w:r w:rsidR="00922D52">
        <w:rPr>
          <w:rStyle w:val="normaltextrun"/>
        </w:rPr>
        <w:t>of 23</w:t>
      </w:r>
      <w:r w:rsidR="00BF5608">
        <w:rPr>
          <w:rStyle w:val="normaltextrun"/>
        </w:rPr>
        <w:t xml:space="preserve"> </w:t>
      </w:r>
      <w:r w:rsidR="00922D52">
        <w:rPr>
          <w:rStyle w:val="normaltextrun"/>
        </w:rPr>
        <w:t xml:space="preserve">dBm </w:t>
      </w:r>
      <w:r>
        <w:rPr>
          <w:rStyle w:val="normaltextrun"/>
        </w:rPr>
        <w:t xml:space="preserve">can be </w:t>
      </w:r>
      <w:r w:rsidR="00BF5608">
        <w:rPr>
          <w:rStyle w:val="normaltextrun"/>
        </w:rPr>
        <w:t>reached</w:t>
      </w:r>
      <w:r>
        <w:rPr>
          <w:rStyle w:val="normaltextrun"/>
        </w:rPr>
        <w:t xml:space="preserve"> in inner allocations</w:t>
      </w:r>
      <w:r w:rsidR="00267C46">
        <w:rPr>
          <w:rStyle w:val="normaltextrun"/>
        </w:rPr>
        <w:t>, hence transmission power cannot be increased without power boosting.</w:t>
      </w:r>
    </w:p>
    <w:p w14:paraId="78883DF7" w14:textId="1DBE254B" w:rsidR="00267C46" w:rsidRDefault="00267C46" w:rsidP="002B6736">
      <w:pPr>
        <w:spacing w:after="0"/>
        <w:jc w:val="both"/>
        <w:rPr>
          <w:rStyle w:val="normaltextrun"/>
        </w:rPr>
      </w:pPr>
    </w:p>
    <w:p w14:paraId="22A96BC4" w14:textId="7A627A3A" w:rsidR="00267C46" w:rsidRDefault="00267C46" w:rsidP="002B6736">
      <w:pPr>
        <w:spacing w:after="0"/>
        <w:jc w:val="both"/>
        <w:rPr>
          <w:rStyle w:val="normaltextrun"/>
          <w:i/>
          <w:iCs/>
        </w:rPr>
      </w:pPr>
      <w:r w:rsidRPr="00267C46">
        <w:rPr>
          <w:rStyle w:val="normaltextrun"/>
          <w:b/>
          <w:bCs/>
          <w:i/>
          <w:iCs/>
        </w:rPr>
        <w:lastRenderedPageBreak/>
        <w:t xml:space="preserve">Observation </w:t>
      </w:r>
      <w:r w:rsidR="00AD0C1C">
        <w:rPr>
          <w:rStyle w:val="normaltextrun"/>
          <w:b/>
          <w:i/>
        </w:rPr>
        <w:t>5</w:t>
      </w:r>
      <w:r w:rsidRPr="00267C46">
        <w:rPr>
          <w:rStyle w:val="normaltextrun"/>
          <w:b/>
          <w:bCs/>
          <w:i/>
          <w:iCs/>
        </w:rPr>
        <w:t>:</w:t>
      </w:r>
      <w:r w:rsidRPr="00267C46">
        <w:rPr>
          <w:rStyle w:val="normaltextrun"/>
          <w:i/>
          <w:iCs/>
        </w:rPr>
        <w:t xml:space="preserve"> </w:t>
      </w:r>
      <w:r>
        <w:rPr>
          <w:rStyle w:val="normaltextrun"/>
          <w:i/>
          <w:iCs/>
        </w:rPr>
        <w:t>Due to already zero MPR requirement, the transmission power for inner allocations cannot be increased without applying power boosting.</w:t>
      </w:r>
    </w:p>
    <w:p w14:paraId="742FA417" w14:textId="77777777" w:rsidR="00BF5608" w:rsidRPr="00267C46" w:rsidRDefault="00BF5608" w:rsidP="002B6736">
      <w:pPr>
        <w:spacing w:after="0"/>
        <w:jc w:val="both"/>
        <w:rPr>
          <w:rStyle w:val="normaltextrun"/>
          <w:i/>
          <w:iCs/>
        </w:rPr>
      </w:pPr>
    </w:p>
    <w:p w14:paraId="300B1634" w14:textId="7047C400" w:rsidR="0020206B" w:rsidRPr="00871EF7" w:rsidRDefault="00922D52" w:rsidP="002B6736">
      <w:pPr>
        <w:spacing w:after="0"/>
        <w:jc w:val="both"/>
        <w:rPr>
          <w:rStyle w:val="normaltextrun"/>
        </w:rPr>
      </w:pPr>
      <w:r>
        <w:rPr>
          <w:rStyle w:val="normaltextrun"/>
        </w:rPr>
        <w:t>Power boosting has been introduced for pi/2 BPSK already in Rel-15, however additional MPR requirement with low PAPR 2 DMRS was added in Rel-16. Hence there are three different requirements for pi/2 BPSK. With power boosting the reference power is 26</w:t>
      </w:r>
      <w:r w:rsidR="00BF5608">
        <w:rPr>
          <w:rStyle w:val="normaltextrun"/>
        </w:rPr>
        <w:t xml:space="preserve"> </w:t>
      </w:r>
      <w:r>
        <w:rPr>
          <w:rStyle w:val="normaltextrun"/>
        </w:rPr>
        <w:t xml:space="preserve">dBm as stated in Note 1. </w:t>
      </w:r>
      <w:r w:rsidR="00871EF7">
        <w:rPr>
          <w:rStyle w:val="normaltextrun"/>
        </w:rPr>
        <w:t>Power boosting is applied only if the corresponding duty cycle requirement is met</w:t>
      </w:r>
      <w:r w:rsidR="00AE0B87">
        <w:rPr>
          <w:rStyle w:val="normaltextrun"/>
        </w:rPr>
        <w:t>,</w:t>
      </w:r>
      <w:r w:rsidR="00F53A41">
        <w:rPr>
          <w:rStyle w:val="normaltextrun"/>
          <w:lang w:val="en-US"/>
        </w:rPr>
        <w:t xml:space="preserve"> and the power boosting has been configured</w:t>
      </w:r>
      <w:r w:rsidR="00871EF7">
        <w:rPr>
          <w:rStyle w:val="normaltextrun"/>
        </w:rPr>
        <w:t>.</w:t>
      </w:r>
    </w:p>
    <w:p w14:paraId="7CCA82AF" w14:textId="000480BE" w:rsidR="0048623E" w:rsidRDefault="0048623E" w:rsidP="002B6736">
      <w:pPr>
        <w:spacing w:after="0"/>
        <w:jc w:val="both"/>
        <w:rPr>
          <w:rStyle w:val="normaltextrun"/>
        </w:rPr>
      </w:pPr>
    </w:p>
    <w:p w14:paraId="34642332" w14:textId="77777777" w:rsidR="0048623E" w:rsidRDefault="0048623E" w:rsidP="002B6736">
      <w:pPr>
        <w:spacing w:after="0"/>
        <w:jc w:val="both"/>
        <w:rPr>
          <w:b/>
          <w:bCs/>
        </w:rPr>
      </w:pPr>
    </w:p>
    <w:p w14:paraId="3AF0F886" w14:textId="550380B7" w:rsidR="00F34FD7" w:rsidRDefault="005A26BC" w:rsidP="00F34FD7">
      <w:pPr>
        <w:spacing w:after="0"/>
        <w:jc w:val="both"/>
      </w:pPr>
      <w:r w:rsidRPr="6DEB0514">
        <w:rPr>
          <w:b/>
          <w:bCs/>
        </w:rPr>
        <w:t xml:space="preserve">Table </w:t>
      </w:r>
      <w:r w:rsidR="00800905">
        <w:rPr>
          <w:b/>
        </w:rPr>
        <w:t>4</w:t>
      </w:r>
      <w:r w:rsidRPr="6DEB0514">
        <w:rPr>
          <w:b/>
          <w:bCs/>
        </w:rPr>
        <w:t xml:space="preserve"> </w:t>
      </w:r>
      <w:r>
        <w:rPr>
          <w:lang w:val="en-US"/>
        </w:rPr>
        <w:t xml:space="preserve">(38.101 </w:t>
      </w:r>
      <w:r w:rsidRPr="005A26BC">
        <w:t>Table 6.2.2-1</w:t>
      </w:r>
      <w:r>
        <w:rPr>
          <w:lang w:val="en-US"/>
        </w:rPr>
        <w:t>)</w:t>
      </w:r>
      <w:r w:rsidRPr="005A26BC">
        <w:t xml:space="preserve"> Maximum power reduction (MPR) for power class 3</w:t>
      </w:r>
      <w:bookmarkStart w:id="5" w:name="_Hlk138760708"/>
    </w:p>
    <w:p w14:paraId="7D2F1B35" w14:textId="77777777" w:rsidR="00F34FD7" w:rsidRPr="00A1115A" w:rsidRDefault="00F34FD7" w:rsidP="00F34FD7">
      <w:pPr>
        <w:spacing w:after="0"/>
        <w:jc w:val="both"/>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F34FD7" w:rsidRPr="00A1115A" w14:paraId="59CE1B32" w14:textId="77777777">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97AF416" w14:textId="77777777" w:rsidR="00F34FD7" w:rsidRPr="00A1115A" w:rsidRDefault="00F34FD7">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CF2CDCE" w14:textId="77777777" w:rsidR="00F34FD7" w:rsidRPr="00A1115A" w:rsidRDefault="00F34FD7">
            <w:pPr>
              <w:pStyle w:val="TAH"/>
            </w:pPr>
            <w:r w:rsidRPr="00A1115A">
              <w:t>MPR (dB)</w:t>
            </w:r>
          </w:p>
        </w:tc>
      </w:tr>
      <w:tr w:rsidR="00F34FD7" w:rsidRPr="00A1115A" w14:paraId="467A963C" w14:textId="77777777">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2F63251" w14:textId="77777777" w:rsidR="00F34FD7" w:rsidRPr="00A1115A" w:rsidRDefault="00F34FD7">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49F52F82" w14:textId="77777777" w:rsidR="00F34FD7" w:rsidRPr="00A1115A" w:rsidRDefault="00F34FD7">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E2C5F26" w14:textId="77777777" w:rsidR="00F34FD7" w:rsidRPr="00A1115A" w:rsidRDefault="00F34FD7">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74B153C" w14:textId="77777777" w:rsidR="00F34FD7" w:rsidRPr="00A1115A" w:rsidRDefault="00F34FD7">
            <w:pPr>
              <w:pStyle w:val="TAH"/>
            </w:pPr>
            <w:r w:rsidRPr="00A1115A">
              <w:t>Inner RB allocations</w:t>
            </w:r>
          </w:p>
        </w:tc>
      </w:tr>
      <w:tr w:rsidR="00F34FD7" w:rsidRPr="00A1115A" w14:paraId="77C72710" w14:textId="77777777">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7E243CD" w14:textId="77777777" w:rsidR="00F34FD7" w:rsidRPr="00A1115A" w:rsidRDefault="00F34FD7">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6E4FFEAA" w14:textId="77777777" w:rsidR="00F34FD7" w:rsidRPr="00A1115A" w:rsidRDefault="00F34FD7">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0DE9AEE1" w14:textId="77777777" w:rsidR="00F34FD7" w:rsidRPr="00A1115A" w:rsidRDefault="00F34FD7">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8E6AF99" w14:textId="77777777" w:rsidR="00F34FD7" w:rsidRPr="00A1115A" w:rsidRDefault="00F34FD7">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4EB73D3" w14:textId="77777777" w:rsidR="00F34FD7" w:rsidRPr="00A1115A" w:rsidRDefault="00F34FD7">
            <w:pPr>
              <w:pStyle w:val="TAC"/>
            </w:pPr>
            <w:r w:rsidRPr="00A1115A">
              <w:t>≤ 0.2</w:t>
            </w:r>
            <w:r w:rsidRPr="00A1115A">
              <w:rPr>
                <w:vertAlign w:val="superscript"/>
              </w:rPr>
              <w:t>1</w:t>
            </w:r>
          </w:p>
        </w:tc>
      </w:tr>
      <w:tr w:rsidR="00F34FD7" w:rsidRPr="00A1115A" w14:paraId="69E7E932" w14:textId="77777777">
        <w:trPr>
          <w:trHeight w:val="187"/>
        </w:trPr>
        <w:tc>
          <w:tcPr>
            <w:tcW w:w="1072" w:type="dxa"/>
            <w:tcBorders>
              <w:top w:val="nil"/>
              <w:left w:val="single" w:sz="4" w:space="0" w:color="auto"/>
              <w:bottom w:val="nil"/>
              <w:right w:val="single" w:sz="4" w:space="0" w:color="auto"/>
            </w:tcBorders>
            <w:shd w:val="clear" w:color="auto" w:fill="auto"/>
          </w:tcPr>
          <w:p w14:paraId="2E32809B" w14:textId="77777777" w:rsidR="00F34FD7" w:rsidRPr="00A1115A" w:rsidRDefault="00F34FD7">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627C9472" w14:textId="77777777" w:rsidR="00F34FD7" w:rsidRPr="00A1115A" w:rsidRDefault="00F34FD7">
            <w:pPr>
              <w:pStyle w:val="TAC"/>
            </w:pPr>
          </w:p>
        </w:tc>
        <w:tc>
          <w:tcPr>
            <w:tcW w:w="2268" w:type="dxa"/>
            <w:tcBorders>
              <w:top w:val="single" w:sz="4" w:space="0" w:color="auto"/>
              <w:left w:val="single" w:sz="4" w:space="0" w:color="auto"/>
              <w:bottom w:val="single" w:sz="4" w:space="0" w:color="auto"/>
              <w:right w:val="single" w:sz="4" w:space="0" w:color="auto"/>
            </w:tcBorders>
          </w:tcPr>
          <w:p w14:paraId="6057C6F5" w14:textId="77777777" w:rsidR="00F34FD7" w:rsidRPr="00A1115A" w:rsidRDefault="00F34FD7">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2789446" w14:textId="77777777" w:rsidR="00F34FD7" w:rsidRPr="00A1115A" w:rsidRDefault="00F34FD7">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6DD1128" w14:textId="77777777" w:rsidR="00F34FD7" w:rsidRPr="00A1115A" w:rsidRDefault="00F34FD7">
            <w:pPr>
              <w:pStyle w:val="TAC"/>
              <w:rPr>
                <w:lang w:val="en-CA"/>
              </w:rPr>
            </w:pPr>
            <w:r w:rsidRPr="00A1115A">
              <w:t>0</w:t>
            </w:r>
            <w:r w:rsidRPr="00A1115A">
              <w:rPr>
                <w:vertAlign w:val="superscript"/>
              </w:rPr>
              <w:t>2</w:t>
            </w:r>
          </w:p>
        </w:tc>
      </w:tr>
      <w:tr w:rsidR="00F34FD7" w:rsidRPr="00A1115A" w14:paraId="5EF202B3" w14:textId="77777777">
        <w:trPr>
          <w:trHeight w:val="187"/>
        </w:trPr>
        <w:tc>
          <w:tcPr>
            <w:tcW w:w="1072" w:type="dxa"/>
            <w:tcBorders>
              <w:top w:val="nil"/>
              <w:left w:val="single" w:sz="4" w:space="0" w:color="auto"/>
              <w:bottom w:val="nil"/>
              <w:right w:val="single" w:sz="4" w:space="0" w:color="auto"/>
            </w:tcBorders>
            <w:shd w:val="clear" w:color="auto" w:fill="auto"/>
          </w:tcPr>
          <w:p w14:paraId="00EA0FD0" w14:textId="77777777" w:rsidR="00F34FD7" w:rsidRPr="00A1115A" w:rsidRDefault="00F34FD7">
            <w:pPr>
              <w:pStyle w:val="TAC"/>
            </w:pPr>
          </w:p>
        </w:tc>
        <w:tc>
          <w:tcPr>
            <w:tcW w:w="1560" w:type="dxa"/>
            <w:tcBorders>
              <w:left w:val="single" w:sz="4" w:space="0" w:color="auto"/>
              <w:bottom w:val="single" w:sz="4" w:space="0" w:color="auto"/>
              <w:right w:val="single" w:sz="4" w:space="0" w:color="auto"/>
            </w:tcBorders>
          </w:tcPr>
          <w:p w14:paraId="2E6D6093" w14:textId="77777777" w:rsidR="00F34FD7" w:rsidRPr="00A1115A" w:rsidRDefault="00F34FD7">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51EC238" w14:textId="77777777" w:rsidR="00F34FD7" w:rsidRPr="00A1115A" w:rsidRDefault="00F34FD7">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80DA303" w14:textId="77777777" w:rsidR="00F34FD7" w:rsidRPr="00A1115A" w:rsidRDefault="00F34FD7">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E33A948" w14:textId="77777777" w:rsidR="00F34FD7" w:rsidRPr="00A1115A" w:rsidRDefault="00F34FD7">
            <w:pPr>
              <w:pStyle w:val="TAC"/>
            </w:pPr>
            <w:r w:rsidRPr="00A1115A">
              <w:t>0</w:t>
            </w:r>
            <w:r w:rsidRPr="00A1115A">
              <w:rPr>
                <w:vertAlign w:val="superscript"/>
              </w:rPr>
              <w:t>2</w:t>
            </w:r>
          </w:p>
        </w:tc>
      </w:tr>
      <w:tr w:rsidR="00F34FD7" w:rsidRPr="00A1115A" w14:paraId="1CCD98F1" w14:textId="77777777">
        <w:trPr>
          <w:trHeight w:val="187"/>
        </w:trPr>
        <w:tc>
          <w:tcPr>
            <w:tcW w:w="1072" w:type="dxa"/>
            <w:tcBorders>
              <w:top w:val="nil"/>
              <w:left w:val="single" w:sz="4" w:space="0" w:color="auto"/>
              <w:bottom w:val="nil"/>
              <w:right w:val="single" w:sz="4" w:space="0" w:color="auto"/>
            </w:tcBorders>
            <w:shd w:val="clear" w:color="auto" w:fill="auto"/>
            <w:hideMark/>
          </w:tcPr>
          <w:p w14:paraId="055E7B2D"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14A82147" w14:textId="77777777" w:rsidR="00F34FD7" w:rsidRPr="00A1115A" w:rsidRDefault="00F34FD7">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1114F8D" w14:textId="77777777" w:rsidR="00F34FD7" w:rsidRPr="00A1115A" w:rsidRDefault="00F34FD7">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02594E2" w14:textId="77777777" w:rsidR="00F34FD7" w:rsidRPr="00A1115A" w:rsidRDefault="00F34FD7">
            <w:pPr>
              <w:pStyle w:val="TAC"/>
            </w:pPr>
            <w:r w:rsidRPr="00A1115A">
              <w:rPr>
                <w:lang w:val="en-CA"/>
              </w:rPr>
              <w:t>0</w:t>
            </w:r>
          </w:p>
        </w:tc>
      </w:tr>
      <w:tr w:rsidR="00F34FD7" w:rsidRPr="00A1115A" w14:paraId="5001D3E9" w14:textId="77777777">
        <w:trPr>
          <w:trHeight w:val="187"/>
        </w:trPr>
        <w:tc>
          <w:tcPr>
            <w:tcW w:w="1072" w:type="dxa"/>
            <w:tcBorders>
              <w:top w:val="nil"/>
              <w:left w:val="single" w:sz="4" w:space="0" w:color="auto"/>
              <w:bottom w:val="nil"/>
              <w:right w:val="single" w:sz="4" w:space="0" w:color="auto"/>
            </w:tcBorders>
            <w:shd w:val="clear" w:color="auto" w:fill="auto"/>
            <w:hideMark/>
          </w:tcPr>
          <w:p w14:paraId="16710C2D"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09ECDDC9" w14:textId="77777777" w:rsidR="00F34FD7" w:rsidRPr="00A1115A" w:rsidRDefault="00F34FD7">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F052DC7" w14:textId="77777777" w:rsidR="00F34FD7" w:rsidRPr="00A1115A" w:rsidRDefault="00F34FD7">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64BA0940" w14:textId="77777777" w:rsidR="00F34FD7" w:rsidRPr="00A1115A" w:rsidRDefault="00F34FD7">
            <w:pPr>
              <w:pStyle w:val="TAC"/>
            </w:pPr>
            <w:r w:rsidRPr="00A1115A">
              <w:t xml:space="preserve">≤ </w:t>
            </w:r>
            <w:r w:rsidRPr="00A1115A">
              <w:rPr>
                <w:lang w:val="en-CA"/>
              </w:rPr>
              <w:t>1</w:t>
            </w:r>
          </w:p>
        </w:tc>
      </w:tr>
      <w:tr w:rsidR="00F34FD7" w:rsidRPr="00A1115A" w14:paraId="666EED34" w14:textId="77777777">
        <w:trPr>
          <w:trHeight w:val="187"/>
        </w:trPr>
        <w:tc>
          <w:tcPr>
            <w:tcW w:w="1072" w:type="dxa"/>
            <w:tcBorders>
              <w:top w:val="nil"/>
              <w:left w:val="single" w:sz="4" w:space="0" w:color="auto"/>
              <w:bottom w:val="nil"/>
              <w:right w:val="single" w:sz="4" w:space="0" w:color="auto"/>
            </w:tcBorders>
            <w:shd w:val="clear" w:color="auto" w:fill="auto"/>
            <w:hideMark/>
          </w:tcPr>
          <w:p w14:paraId="712B6E8E"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2A3D206B" w14:textId="77777777" w:rsidR="00F34FD7" w:rsidRPr="00A1115A" w:rsidRDefault="00F34FD7">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61172D4" w14:textId="77777777" w:rsidR="00F34FD7" w:rsidRPr="00A1115A" w:rsidRDefault="00F34FD7">
            <w:pPr>
              <w:pStyle w:val="TAC"/>
            </w:pPr>
            <w:r w:rsidRPr="00A1115A">
              <w:t xml:space="preserve">≤ </w:t>
            </w:r>
            <w:r w:rsidRPr="00A1115A">
              <w:rPr>
                <w:lang w:val="en-CA"/>
              </w:rPr>
              <w:t>2.5</w:t>
            </w:r>
          </w:p>
        </w:tc>
      </w:tr>
      <w:tr w:rsidR="00F34FD7" w:rsidRPr="00A1115A" w14:paraId="70943754" w14:textId="77777777">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88EDAF4"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2B728E2C" w14:textId="77777777" w:rsidR="00F34FD7" w:rsidRPr="00A1115A" w:rsidRDefault="00F34FD7">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4C4E50E" w14:textId="77777777" w:rsidR="00F34FD7" w:rsidRPr="00A1115A" w:rsidRDefault="00F34FD7">
            <w:pPr>
              <w:pStyle w:val="TAC"/>
            </w:pPr>
            <w:r w:rsidRPr="00A1115A">
              <w:t>≤ 4.5</w:t>
            </w:r>
          </w:p>
        </w:tc>
      </w:tr>
      <w:tr w:rsidR="00F34FD7" w:rsidRPr="00A1115A" w14:paraId="3D748092" w14:textId="77777777">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11B8B47" w14:textId="77777777" w:rsidR="00F34FD7" w:rsidRPr="00A1115A" w:rsidRDefault="00F34FD7">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18BADCB7" w14:textId="77777777" w:rsidR="00F34FD7" w:rsidRPr="00A1115A" w:rsidRDefault="00F34FD7">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53B21B9E" w14:textId="77777777" w:rsidR="00F34FD7" w:rsidRPr="00A1115A" w:rsidRDefault="00F34FD7">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2DA5825" w14:textId="77777777" w:rsidR="00F34FD7" w:rsidRPr="00A1115A" w:rsidRDefault="00F34FD7">
            <w:pPr>
              <w:pStyle w:val="TAC"/>
            </w:pPr>
            <w:r w:rsidRPr="00A1115A">
              <w:t>≤</w:t>
            </w:r>
            <w:r w:rsidRPr="00A1115A">
              <w:rPr>
                <w:lang w:val="en-CA"/>
              </w:rPr>
              <w:t xml:space="preserve"> 1.5</w:t>
            </w:r>
          </w:p>
        </w:tc>
      </w:tr>
      <w:tr w:rsidR="00F34FD7" w:rsidRPr="00A1115A" w14:paraId="26EDF856" w14:textId="77777777">
        <w:trPr>
          <w:trHeight w:val="187"/>
        </w:trPr>
        <w:tc>
          <w:tcPr>
            <w:tcW w:w="1072" w:type="dxa"/>
            <w:tcBorders>
              <w:top w:val="nil"/>
              <w:left w:val="single" w:sz="4" w:space="0" w:color="auto"/>
              <w:bottom w:val="nil"/>
              <w:right w:val="single" w:sz="4" w:space="0" w:color="auto"/>
            </w:tcBorders>
            <w:shd w:val="clear" w:color="auto" w:fill="auto"/>
            <w:hideMark/>
          </w:tcPr>
          <w:p w14:paraId="39754811" w14:textId="77777777" w:rsidR="00F34FD7" w:rsidRPr="00A1115A" w:rsidRDefault="00F34FD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35A84A6" w14:textId="77777777" w:rsidR="00F34FD7" w:rsidRPr="00A1115A" w:rsidRDefault="00F34FD7">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229FB14B" w14:textId="77777777" w:rsidR="00F34FD7" w:rsidRPr="00A1115A" w:rsidRDefault="00F34FD7">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63614DAE" w14:textId="77777777" w:rsidR="00F34FD7" w:rsidRPr="00A1115A" w:rsidRDefault="00F34FD7">
            <w:pPr>
              <w:pStyle w:val="TAC"/>
            </w:pPr>
            <w:r w:rsidRPr="00A1115A">
              <w:t xml:space="preserve">≤ </w:t>
            </w:r>
            <w:r w:rsidRPr="00A1115A">
              <w:rPr>
                <w:lang w:val="en-CA"/>
              </w:rPr>
              <w:t>2</w:t>
            </w:r>
          </w:p>
        </w:tc>
      </w:tr>
      <w:tr w:rsidR="00F34FD7" w:rsidRPr="00A1115A" w14:paraId="7189A058" w14:textId="77777777">
        <w:trPr>
          <w:trHeight w:val="187"/>
        </w:trPr>
        <w:tc>
          <w:tcPr>
            <w:tcW w:w="1072" w:type="dxa"/>
            <w:tcBorders>
              <w:top w:val="nil"/>
              <w:left w:val="single" w:sz="4" w:space="0" w:color="auto"/>
              <w:bottom w:val="nil"/>
              <w:right w:val="single" w:sz="4" w:space="0" w:color="auto"/>
            </w:tcBorders>
            <w:shd w:val="clear" w:color="auto" w:fill="auto"/>
            <w:hideMark/>
          </w:tcPr>
          <w:p w14:paraId="125CB2D8"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0945B368" w14:textId="77777777" w:rsidR="00F34FD7" w:rsidRPr="00A1115A" w:rsidRDefault="00F34FD7">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2005354" w14:textId="77777777" w:rsidR="00F34FD7" w:rsidRPr="00A1115A" w:rsidRDefault="00F34FD7">
            <w:pPr>
              <w:pStyle w:val="TAC"/>
            </w:pPr>
            <w:r w:rsidRPr="00A1115A">
              <w:t xml:space="preserve">≤ </w:t>
            </w:r>
            <w:r w:rsidRPr="00A1115A">
              <w:rPr>
                <w:lang w:val="en-CA"/>
              </w:rPr>
              <w:t>3.5</w:t>
            </w:r>
          </w:p>
        </w:tc>
      </w:tr>
      <w:tr w:rsidR="00F34FD7" w:rsidRPr="00A1115A" w14:paraId="46604534" w14:textId="77777777">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7D94036" w14:textId="77777777" w:rsidR="00F34FD7" w:rsidRPr="00A1115A" w:rsidRDefault="00F34FD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4813559" w14:textId="77777777" w:rsidR="00F34FD7" w:rsidRPr="00A1115A" w:rsidRDefault="00F34FD7">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BE8A074" w14:textId="77777777" w:rsidR="00F34FD7" w:rsidRPr="00A1115A" w:rsidRDefault="00F34FD7">
            <w:pPr>
              <w:pStyle w:val="TAC"/>
            </w:pPr>
            <w:r w:rsidRPr="00A1115A">
              <w:t xml:space="preserve">≤ </w:t>
            </w:r>
            <w:r w:rsidRPr="00A1115A">
              <w:rPr>
                <w:lang w:val="en-CA"/>
              </w:rPr>
              <w:t>6.5</w:t>
            </w:r>
          </w:p>
        </w:tc>
      </w:tr>
      <w:tr w:rsidR="00F34FD7" w:rsidRPr="00A1115A" w14:paraId="272CE1F0" w14:textId="77777777">
        <w:tc>
          <w:tcPr>
            <w:tcW w:w="9577" w:type="dxa"/>
            <w:gridSpan w:val="5"/>
            <w:tcBorders>
              <w:top w:val="single" w:sz="4" w:space="0" w:color="auto"/>
              <w:left w:val="single" w:sz="4" w:space="0" w:color="auto"/>
              <w:bottom w:val="single" w:sz="4" w:space="0" w:color="auto"/>
              <w:right w:val="single" w:sz="4" w:space="0" w:color="auto"/>
            </w:tcBorders>
          </w:tcPr>
          <w:p w14:paraId="764BA52B" w14:textId="77777777" w:rsidR="00F34FD7" w:rsidRPr="00A1115A" w:rsidRDefault="00F34FD7">
            <w:pPr>
              <w:pStyle w:val="TAN"/>
            </w:pPr>
            <w:r w:rsidRPr="00A1115A">
              <w:t>NOTE 1:</w:t>
            </w:r>
            <w:r w:rsidRPr="00A1115A">
              <w:tab/>
              <w:t xml:space="preserve">Applicable for UE operating in TDD mode with Pi/2 BPSK modulation and </w:t>
            </w:r>
            <w:bookmarkStart w:id="6" w:name="_Hlk525291220"/>
            <w:r w:rsidRPr="00A1115A">
              <w:t xml:space="preserve">UE indicates support for UE capability </w:t>
            </w:r>
            <w:r w:rsidRPr="00A1115A">
              <w:rPr>
                <w:i/>
                <w:lang w:val="en-US"/>
              </w:rPr>
              <w:t>powerBoosting-pi2BPSK</w:t>
            </w:r>
            <w:r w:rsidRPr="00A1115A" w:rsidDel="00B4601F">
              <w:rPr>
                <w:i/>
              </w:rPr>
              <w:t xml:space="preserve"> </w:t>
            </w:r>
            <w:bookmarkEnd w:id="6"/>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4F0C5530" w14:textId="77777777" w:rsidR="00F34FD7" w:rsidRPr="00A1115A" w:rsidRDefault="00F34FD7">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bookmarkEnd w:id="5"/>
    </w:tbl>
    <w:p w14:paraId="2C25812B" w14:textId="1DB02D1C" w:rsidR="0048623E" w:rsidRDefault="0048623E" w:rsidP="002B6736">
      <w:pPr>
        <w:spacing w:after="0"/>
        <w:jc w:val="both"/>
        <w:rPr>
          <w:b/>
          <w:bCs/>
        </w:rPr>
      </w:pPr>
    </w:p>
    <w:p w14:paraId="6604E2DC" w14:textId="291FF602" w:rsidR="00F84788" w:rsidRDefault="00F40392" w:rsidP="002B6736">
      <w:pPr>
        <w:spacing w:after="0"/>
        <w:jc w:val="both"/>
      </w:pPr>
      <w:r>
        <w:t xml:space="preserve">Spectrum flatness requirements are defined in 38.101 to </w:t>
      </w:r>
      <w:r w:rsidR="00B15C4E">
        <w:t>ensure that the</w:t>
      </w:r>
      <w:r>
        <w:t xml:space="preserve"> base station receiver</w:t>
      </w:r>
      <w:r w:rsidR="00B15C4E">
        <w:t xml:space="preserve"> can operate at adequate performance level</w:t>
      </w:r>
      <w:r w:rsidR="502D787E">
        <w:t xml:space="preserve"> due to the FDSS in the transmitter</w:t>
      </w:r>
      <w:r w:rsidR="00B15C4E">
        <w:t xml:space="preserve">. </w:t>
      </w:r>
    </w:p>
    <w:p w14:paraId="4DAFB683" w14:textId="180B297A" w:rsidR="00F84788" w:rsidRDefault="00F84788" w:rsidP="002B6736">
      <w:pPr>
        <w:spacing w:after="0"/>
        <w:jc w:val="both"/>
      </w:pPr>
    </w:p>
    <w:p w14:paraId="7F42ECDB" w14:textId="27ECE11C" w:rsidR="00F84788" w:rsidRDefault="00F84788" w:rsidP="002B6736">
      <w:pPr>
        <w:spacing w:after="0"/>
        <w:jc w:val="both"/>
      </w:pPr>
      <w:r>
        <w:rPr>
          <w:b/>
          <w:bCs/>
          <w:i/>
          <w:iCs/>
        </w:rPr>
        <w:t xml:space="preserve">Observation </w:t>
      </w:r>
      <w:r w:rsidR="00AD0C1C">
        <w:rPr>
          <w:b/>
          <w:i/>
        </w:rPr>
        <w:t>6</w:t>
      </w:r>
      <w:r w:rsidRPr="002D779D">
        <w:rPr>
          <w:b/>
          <w:bCs/>
          <w:i/>
          <w:iCs/>
          <w:noProof/>
        </w:rPr>
        <w:t xml:space="preserve">: </w:t>
      </w:r>
      <w:r>
        <w:rPr>
          <w:rStyle w:val="normaltextrun"/>
          <w:rFonts w:cs="Arial"/>
          <w:i/>
          <w:iCs/>
          <w:color w:val="000000"/>
          <w:szCs w:val="22"/>
          <w:shd w:val="clear" w:color="auto" w:fill="FFFFFF"/>
        </w:rPr>
        <w:t xml:space="preserve"> </w:t>
      </w:r>
      <w:r w:rsidRPr="00F84788">
        <w:rPr>
          <w:rStyle w:val="normaltextrun"/>
          <w:i/>
          <w:iCs/>
        </w:rPr>
        <w:t xml:space="preserve">Spectrum flatness requirements </w:t>
      </w:r>
      <w:r>
        <w:rPr>
          <w:rStyle w:val="normaltextrun"/>
          <w:i/>
          <w:iCs/>
          <w:lang w:val="en-US"/>
        </w:rPr>
        <w:t xml:space="preserve">for the UE is needed </w:t>
      </w:r>
      <w:r w:rsidRPr="00F84788">
        <w:rPr>
          <w:rStyle w:val="normaltextrun"/>
          <w:i/>
          <w:iCs/>
        </w:rPr>
        <w:t xml:space="preserve">to ensure base station receiver </w:t>
      </w:r>
      <w:r>
        <w:rPr>
          <w:rStyle w:val="normaltextrun"/>
          <w:i/>
          <w:iCs/>
          <w:lang w:val="en-US"/>
        </w:rPr>
        <w:t>performance.</w:t>
      </w:r>
      <w:r w:rsidRPr="00F84788">
        <w:rPr>
          <w:rStyle w:val="normaltextrun"/>
          <w:rFonts w:eastAsia="MS Mincho"/>
          <w:i/>
          <w:iCs/>
        </w:rPr>
        <w:t xml:space="preserve"> </w:t>
      </w:r>
    </w:p>
    <w:p w14:paraId="72356EA8" w14:textId="77777777" w:rsidR="00F84788" w:rsidRDefault="00F84788" w:rsidP="002B6736">
      <w:pPr>
        <w:spacing w:after="0"/>
        <w:jc w:val="both"/>
      </w:pPr>
    </w:p>
    <w:p w14:paraId="65E6B490" w14:textId="54251EA3" w:rsidR="0048623E" w:rsidRDefault="00B15C4E" w:rsidP="002B6736">
      <w:pPr>
        <w:spacing w:after="0"/>
        <w:jc w:val="both"/>
      </w:pPr>
      <w:r>
        <w:t xml:space="preserve">In order to allow FDSS for the pi/2 BPSK, the </w:t>
      </w:r>
      <w:r w:rsidR="00347BF0">
        <w:t xml:space="preserve">spectrum </w:t>
      </w:r>
      <w:r>
        <w:t xml:space="preserve">flatness requirement has been relaxed. Limits of spectral flatness requirements are </w:t>
      </w:r>
      <w:r w:rsidR="00BF5608">
        <w:t>illustrated</w:t>
      </w:r>
      <w:r>
        <w:t xml:space="preserve"> in Figure </w:t>
      </w:r>
      <w:r w:rsidR="00800905">
        <w:t>2</w:t>
      </w:r>
      <w:r>
        <w:t xml:space="preserve"> and actual requirement for pi/2 BPSK </w:t>
      </w:r>
      <w:r w:rsidR="00BF5608">
        <w:t xml:space="preserve">shown </w:t>
      </w:r>
      <w:r>
        <w:t xml:space="preserve">in Table </w:t>
      </w:r>
      <w:r w:rsidR="00800905">
        <w:t>5</w:t>
      </w:r>
      <w:r>
        <w:t xml:space="preserve">. In Section 4 it was concluded that the filter with </w:t>
      </w:r>
      <w:r w:rsidR="40572DEF">
        <w:t>the</w:t>
      </w:r>
      <w:r>
        <w:t xml:space="preserve"> least aggressive frequency response is optimizing the performance when FDSS is applied to QPSK </w:t>
      </w:r>
      <w:r w:rsidRPr="00974018">
        <w:t xml:space="preserve">(Observation </w:t>
      </w:r>
      <w:r w:rsidR="00384F94">
        <w:t>4</w:t>
      </w:r>
      <w:r>
        <w:t xml:space="preserve">). Hence for FDSS with QPSK the flatness requirement should be </w:t>
      </w:r>
      <w:r w:rsidR="00544B79">
        <w:t>stricter</w:t>
      </w:r>
      <w:r>
        <w:t xml:space="preserve"> than the one defined for pi/2 BPSK. </w:t>
      </w:r>
      <w:r w:rsidR="00FD7EE5">
        <w:t>Two e</w:t>
      </w:r>
      <w:r>
        <w:t>xample</w:t>
      </w:r>
      <w:r w:rsidR="00FD7EE5">
        <w:t>s</w:t>
      </w:r>
      <w:r>
        <w:t xml:space="preserve"> of such requirement </w:t>
      </w:r>
      <w:r w:rsidR="00FD7EE5">
        <w:t>are</w:t>
      </w:r>
      <w:r>
        <w:t xml:space="preserve"> shown in figure </w:t>
      </w:r>
      <w:r w:rsidR="00800905">
        <w:t>3</w:t>
      </w:r>
      <w:r>
        <w:t>, where parameters X1=4dB</w:t>
      </w:r>
      <w:r w:rsidR="00FD7EE5">
        <w:t xml:space="preserve">, </w:t>
      </w:r>
      <w:r>
        <w:t>X2=8dB</w:t>
      </w:r>
      <w:r w:rsidR="00BF5608">
        <w:t xml:space="preserve"> </w:t>
      </w:r>
      <w:r w:rsidR="00FD7EE5">
        <w:rPr>
          <w:lang w:val="en-US"/>
        </w:rPr>
        <w:t xml:space="preserve">and </w:t>
      </w:r>
      <w:r w:rsidR="00FD7EE5">
        <w:t xml:space="preserve">X1=6dB, X2=11dB </w:t>
      </w:r>
      <w:r w:rsidR="00BF5608">
        <w:t>are used</w:t>
      </w:r>
      <w:r>
        <w:t xml:space="preserve">. </w:t>
      </w:r>
    </w:p>
    <w:p w14:paraId="342D97F7" w14:textId="542BB6EC" w:rsidR="00B15C4E" w:rsidRDefault="00B15C4E" w:rsidP="002B6736">
      <w:pPr>
        <w:spacing w:after="0"/>
        <w:jc w:val="both"/>
      </w:pPr>
    </w:p>
    <w:p w14:paraId="502FFAB4" w14:textId="2CC7DFD4" w:rsidR="00B15C4E" w:rsidRDefault="00B15C4E" w:rsidP="00B15C4E">
      <w:pPr>
        <w:spacing w:after="0"/>
        <w:jc w:val="both"/>
        <w:rPr>
          <w:b/>
          <w:bCs/>
          <w:i/>
          <w:iCs/>
        </w:rPr>
      </w:pPr>
      <w:r>
        <w:rPr>
          <w:b/>
          <w:i/>
        </w:rPr>
        <w:t xml:space="preserve">Proposal </w:t>
      </w:r>
      <w:r w:rsidR="00A15E64">
        <w:rPr>
          <w:b/>
          <w:i/>
        </w:rPr>
        <w:t>6</w:t>
      </w:r>
      <w:r w:rsidRPr="6395B05F">
        <w:rPr>
          <w:color w:val="000000" w:themeColor="text1"/>
        </w:rPr>
        <w:t xml:space="preserve">: </w:t>
      </w:r>
      <w:r>
        <w:rPr>
          <w:i/>
          <w:iCs/>
        </w:rPr>
        <w:t>Introduce new</w:t>
      </w:r>
      <w:r w:rsidR="00BF5608">
        <w:rPr>
          <w:i/>
          <w:iCs/>
        </w:rPr>
        <w:t xml:space="preserve"> </w:t>
      </w:r>
      <w:r>
        <w:rPr>
          <w:i/>
          <w:iCs/>
        </w:rPr>
        <w:t xml:space="preserve">spectral flatness requirement for </w:t>
      </w:r>
      <w:r w:rsidR="00BE7649">
        <w:rPr>
          <w:i/>
          <w:iCs/>
        </w:rPr>
        <w:t xml:space="preserve">FDSS with </w:t>
      </w:r>
      <w:r>
        <w:rPr>
          <w:i/>
          <w:iCs/>
        </w:rPr>
        <w:t xml:space="preserve">QPSK </w:t>
      </w:r>
      <w:r w:rsidR="00BE7649">
        <w:rPr>
          <w:i/>
          <w:iCs/>
        </w:rPr>
        <w:t>in Rel-18</w:t>
      </w:r>
      <w:r w:rsidR="00A851F2">
        <w:rPr>
          <w:i/>
          <w:iCs/>
        </w:rPr>
        <w:t xml:space="preserve"> </w:t>
      </w:r>
      <w:r w:rsidR="00B06B7D">
        <w:rPr>
          <w:i/>
        </w:rPr>
        <w:t xml:space="preserve">together with </w:t>
      </w:r>
      <w:r w:rsidR="00A851F2" w:rsidRPr="00DC40BE">
        <w:rPr>
          <w:i/>
          <w:iCs/>
        </w:rPr>
        <w:t>MPR/PAR reduction</w:t>
      </w:r>
      <w:r w:rsidRPr="00DC40BE">
        <w:rPr>
          <w:i/>
          <w:iCs/>
        </w:rPr>
        <w:t>.</w:t>
      </w:r>
      <w:r>
        <w:rPr>
          <w:b/>
          <w:bCs/>
          <w:i/>
          <w:iCs/>
        </w:rPr>
        <w:t xml:space="preserve"> </w:t>
      </w:r>
    </w:p>
    <w:p w14:paraId="4236B9CC" w14:textId="48829436" w:rsidR="00A851F2" w:rsidRDefault="00A851F2" w:rsidP="00B15C4E">
      <w:pPr>
        <w:spacing w:after="0"/>
        <w:jc w:val="both"/>
        <w:rPr>
          <w:b/>
          <w:bCs/>
          <w:i/>
          <w:iCs/>
        </w:rPr>
      </w:pPr>
    </w:p>
    <w:p w14:paraId="4EC30141" w14:textId="721BE18D" w:rsidR="00A851F2" w:rsidRDefault="00A851F2" w:rsidP="00A851F2">
      <w:pPr>
        <w:spacing w:after="0"/>
        <w:jc w:val="both"/>
        <w:rPr>
          <w:rStyle w:val="normaltextrun"/>
          <w:i/>
          <w:iCs/>
        </w:rPr>
      </w:pPr>
      <w:r>
        <w:rPr>
          <w:b/>
          <w:i/>
        </w:rPr>
        <w:t xml:space="preserve">Proposal </w:t>
      </w:r>
      <w:r w:rsidR="00A15E64">
        <w:rPr>
          <w:b/>
          <w:i/>
        </w:rPr>
        <w:t>7</w:t>
      </w:r>
      <w:r w:rsidRPr="6395B05F">
        <w:rPr>
          <w:color w:val="000000" w:themeColor="text1"/>
        </w:rPr>
        <w:t xml:space="preserve">: </w:t>
      </w:r>
      <w:r w:rsidRPr="00A851F2">
        <w:rPr>
          <w:i/>
          <w:iCs/>
        </w:rPr>
        <w:t>Discuss values for X1 and X2, X1=4dB and X2=8dB can be used as starting point.</w:t>
      </w:r>
    </w:p>
    <w:p w14:paraId="547CB1EF" w14:textId="77777777" w:rsidR="00A851F2" w:rsidRDefault="00A851F2" w:rsidP="00B15C4E">
      <w:pPr>
        <w:spacing w:after="0"/>
        <w:jc w:val="both"/>
        <w:rPr>
          <w:rStyle w:val="normaltextrun"/>
          <w:i/>
          <w:iCs/>
        </w:rPr>
      </w:pPr>
    </w:p>
    <w:p w14:paraId="06AC63B1" w14:textId="77777777" w:rsidR="00EF3D41" w:rsidRDefault="00EF3D41" w:rsidP="002B6736">
      <w:pPr>
        <w:spacing w:after="0"/>
        <w:jc w:val="both"/>
        <w:rPr>
          <w:b/>
          <w:bCs/>
        </w:rPr>
      </w:pPr>
    </w:p>
    <w:p w14:paraId="040CD4A5" w14:textId="5CB42691" w:rsidR="006678AA" w:rsidRDefault="00EF3D41" w:rsidP="00706FF1">
      <w:pPr>
        <w:spacing w:after="0"/>
        <w:jc w:val="center"/>
        <w:rPr>
          <w:lang w:val="en-US"/>
        </w:rPr>
      </w:pPr>
      <w:r>
        <w:rPr>
          <w:noProof/>
          <w:lang w:val="en-US"/>
        </w:rPr>
        <w:drawing>
          <wp:inline distT="0" distB="0" distL="0" distR="0" wp14:anchorId="7104A637" wp14:editId="25278C61">
            <wp:extent cx="5375563" cy="183087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17039" cy="1845002"/>
                    </a:xfrm>
                    <a:prstGeom prst="rect">
                      <a:avLst/>
                    </a:prstGeom>
                    <a:noFill/>
                  </pic:spPr>
                </pic:pic>
              </a:graphicData>
            </a:graphic>
          </wp:inline>
        </w:drawing>
      </w:r>
    </w:p>
    <w:p w14:paraId="26278C77" w14:textId="1DF51CD6" w:rsidR="00EF3D41" w:rsidRDefault="00EF3D41" w:rsidP="00706FF1">
      <w:pPr>
        <w:spacing w:after="0"/>
        <w:jc w:val="center"/>
        <w:rPr>
          <w:lang w:val="en-US"/>
        </w:rPr>
      </w:pPr>
    </w:p>
    <w:p w14:paraId="16FCD2DA" w14:textId="5E9651BE" w:rsidR="00760949" w:rsidRPr="009848CB" w:rsidRDefault="00EF3D41" w:rsidP="002B6736">
      <w:pPr>
        <w:spacing w:after="0"/>
        <w:jc w:val="both"/>
        <w:rPr>
          <w:rStyle w:val="normaltextrun"/>
          <w:lang w:val="en-US"/>
        </w:rPr>
      </w:pPr>
      <w:r w:rsidRPr="00801DDF">
        <w:rPr>
          <w:rStyle w:val="normaltextrun"/>
          <w:b/>
          <w:bCs/>
        </w:rPr>
        <w:t xml:space="preserve">Figure </w:t>
      </w:r>
      <w:r w:rsidR="00800905">
        <w:rPr>
          <w:rStyle w:val="normaltextrun"/>
          <w:b/>
          <w:shd w:val="clear" w:color="auto" w:fill="E1E3E6"/>
        </w:rPr>
        <w:t>2</w:t>
      </w:r>
      <w:r w:rsidRPr="00801DDF">
        <w:rPr>
          <w:rStyle w:val="normaltextrun"/>
          <w:b/>
          <w:bCs/>
        </w:rPr>
        <w:t xml:space="preserve">. </w:t>
      </w:r>
      <w:r>
        <w:rPr>
          <w:rStyle w:val="normaltextrun"/>
        </w:rPr>
        <w:t xml:space="preserve">(38.101 </w:t>
      </w:r>
      <w:r>
        <w:t>Figure 6.4.2.4.1-1) The limits for EVM equalizer spectral flatness with the maximum allowed variation.</w:t>
      </w:r>
    </w:p>
    <w:p w14:paraId="01BC7182" w14:textId="54762E9F" w:rsidR="00EF3D41" w:rsidRPr="00EF3D41" w:rsidRDefault="00EF3D41" w:rsidP="00EF3D41">
      <w:pPr>
        <w:spacing w:after="0"/>
        <w:jc w:val="both"/>
      </w:pPr>
      <w:r w:rsidRPr="6DEB0514">
        <w:rPr>
          <w:b/>
          <w:bCs/>
        </w:rPr>
        <w:lastRenderedPageBreak/>
        <w:t xml:space="preserve">Table </w:t>
      </w:r>
      <w:r w:rsidR="00800905">
        <w:rPr>
          <w:b/>
        </w:rPr>
        <w:t>5</w:t>
      </w:r>
      <w:r w:rsidRPr="6DEB0514">
        <w:rPr>
          <w:b/>
          <w:bCs/>
        </w:rPr>
        <w:t xml:space="preserve"> </w:t>
      </w:r>
      <w:r>
        <w:rPr>
          <w:lang w:val="en-US"/>
        </w:rPr>
        <w:t xml:space="preserve">(38.101 </w:t>
      </w:r>
      <w:r w:rsidRPr="00EF3D41">
        <w:t>Table 6.4.2.4.1-1</w:t>
      </w:r>
      <w:r>
        <w:t>)</w:t>
      </w:r>
      <w:r w:rsidRPr="00EF3D41">
        <w:t xml:space="preserve"> Mask for EVM equalizer coefficients for Pi/2 BPSK, normal conditions</w:t>
      </w:r>
    </w:p>
    <w:p w14:paraId="632F916E" w14:textId="1210BE1A" w:rsidR="00122F33" w:rsidRDefault="00B93386" w:rsidP="002B6736">
      <w:pPr>
        <w:spacing w:after="0"/>
        <w:jc w:val="both"/>
        <w:rPr>
          <w:rStyle w:val="normaltextrun"/>
        </w:rPr>
      </w:pPr>
      <w:r w:rsidRPr="00B93386">
        <w:rPr>
          <w:rStyle w:val="normaltextrun"/>
          <w:noProof/>
        </w:rPr>
        <w:drawing>
          <wp:inline distT="0" distB="0" distL="0" distR="0" wp14:anchorId="13DBC98F" wp14:editId="40E1E26C">
            <wp:extent cx="6118860" cy="17722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8860" cy="1772285"/>
                    </a:xfrm>
                    <a:prstGeom prst="rect">
                      <a:avLst/>
                    </a:prstGeom>
                    <a:noFill/>
                    <a:ln>
                      <a:noFill/>
                    </a:ln>
                  </pic:spPr>
                </pic:pic>
              </a:graphicData>
            </a:graphic>
          </wp:inline>
        </w:drawing>
      </w:r>
    </w:p>
    <w:p w14:paraId="7B70694D" w14:textId="2284AA4F" w:rsidR="0048623E" w:rsidRDefault="0048623E" w:rsidP="002B6736">
      <w:pPr>
        <w:spacing w:after="0"/>
        <w:jc w:val="both"/>
        <w:rPr>
          <w:rStyle w:val="normaltextrun"/>
        </w:rPr>
      </w:pPr>
    </w:p>
    <w:p w14:paraId="56864B93" w14:textId="561EBFB0" w:rsidR="0048623E" w:rsidRDefault="00FD7EE5" w:rsidP="002B6736">
      <w:pPr>
        <w:spacing w:after="0"/>
        <w:jc w:val="both"/>
        <w:rPr>
          <w:rStyle w:val="normaltextrun"/>
        </w:rPr>
      </w:pPr>
      <w:r>
        <w:rPr>
          <w:noProof/>
        </w:rPr>
        <w:drawing>
          <wp:inline distT="0" distB="0" distL="0" distR="0" wp14:anchorId="3F50B194" wp14:editId="438C173E">
            <wp:extent cx="5217875" cy="3387255"/>
            <wp:effectExtent l="0" t="0" r="190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25126" cy="3391962"/>
                    </a:xfrm>
                    <a:prstGeom prst="rect">
                      <a:avLst/>
                    </a:prstGeom>
                    <a:noFill/>
                    <a:ln>
                      <a:noFill/>
                    </a:ln>
                  </pic:spPr>
                </pic:pic>
              </a:graphicData>
            </a:graphic>
          </wp:inline>
        </w:drawing>
      </w:r>
    </w:p>
    <w:p w14:paraId="2183B6CC" w14:textId="77777777" w:rsidR="00CD0F87" w:rsidRDefault="00CD0F87" w:rsidP="00CD0F87">
      <w:pPr>
        <w:pStyle w:val="paragraph"/>
        <w:spacing w:before="0" w:beforeAutospacing="0" w:after="0" w:afterAutospacing="0"/>
        <w:jc w:val="center"/>
        <w:textAlignment w:val="baseline"/>
        <w:rPr>
          <w:rStyle w:val="normaltextrun"/>
          <w:b/>
          <w:bCs/>
          <w:sz w:val="20"/>
          <w:szCs w:val="20"/>
        </w:rPr>
      </w:pPr>
    </w:p>
    <w:p w14:paraId="32CDE141" w14:textId="530367F0" w:rsidR="00CD0F87" w:rsidRPr="00801DDF" w:rsidRDefault="00CD0F87" w:rsidP="00CD0F87">
      <w:pPr>
        <w:pStyle w:val="paragraph"/>
        <w:spacing w:before="0" w:beforeAutospacing="0" w:after="0" w:afterAutospacing="0"/>
        <w:jc w:val="center"/>
        <w:textAlignment w:val="baseline"/>
        <w:rPr>
          <w:rFonts w:ascii="Segoe UI" w:hAnsi="Segoe UI" w:cs="Segoe UI"/>
          <w:b/>
          <w:bCs/>
          <w:sz w:val="18"/>
          <w:szCs w:val="18"/>
        </w:rPr>
      </w:pPr>
      <w:r w:rsidRPr="00801DDF">
        <w:rPr>
          <w:rStyle w:val="normaltextrun"/>
          <w:b/>
          <w:bCs/>
          <w:sz w:val="20"/>
          <w:szCs w:val="20"/>
        </w:rPr>
        <w:t xml:space="preserve">Figure </w:t>
      </w:r>
      <w:r w:rsidR="00800905">
        <w:rPr>
          <w:rStyle w:val="normaltextrun"/>
          <w:b/>
          <w:sz w:val="20"/>
          <w:szCs w:val="20"/>
          <w:shd w:val="clear" w:color="auto" w:fill="E1E3E6"/>
        </w:rPr>
        <w:t>3</w:t>
      </w:r>
      <w:r w:rsidRPr="00801DDF">
        <w:rPr>
          <w:rStyle w:val="normaltextrun"/>
          <w:b/>
          <w:bCs/>
          <w:sz w:val="20"/>
          <w:szCs w:val="20"/>
        </w:rPr>
        <w:t xml:space="preserve">. </w:t>
      </w:r>
      <w:r>
        <w:rPr>
          <w:rStyle w:val="normaltextrun"/>
          <w:sz w:val="20"/>
          <w:szCs w:val="20"/>
        </w:rPr>
        <w:t>Maximum attenuation mask</w:t>
      </w:r>
      <w:r w:rsidR="00FD7EE5">
        <w:rPr>
          <w:rStyle w:val="normaltextrun"/>
          <w:sz w:val="20"/>
          <w:szCs w:val="20"/>
        </w:rPr>
        <w:t>s</w:t>
      </w:r>
      <w:r>
        <w:rPr>
          <w:rStyle w:val="normaltextrun"/>
          <w:sz w:val="20"/>
          <w:szCs w:val="20"/>
        </w:rPr>
        <w:t xml:space="preserve"> (X1=4dB, X2=8dB)</w:t>
      </w:r>
      <w:r w:rsidRPr="00801DDF">
        <w:rPr>
          <w:rStyle w:val="normaltextrun"/>
          <w:sz w:val="20"/>
          <w:szCs w:val="20"/>
        </w:rPr>
        <w:t xml:space="preserve"> </w:t>
      </w:r>
      <w:r w:rsidR="00FD7EE5">
        <w:rPr>
          <w:rStyle w:val="normaltextrun"/>
          <w:sz w:val="20"/>
          <w:szCs w:val="20"/>
        </w:rPr>
        <w:t xml:space="preserve">and (X1=6dB, X2=11dB) </w:t>
      </w:r>
      <w:r w:rsidRPr="00801DDF">
        <w:rPr>
          <w:rStyle w:val="normaltextrun"/>
          <w:sz w:val="20"/>
          <w:szCs w:val="20"/>
        </w:rPr>
        <w:t>with different spectrum shaping filters</w:t>
      </w:r>
      <w:r w:rsidRPr="00801DDF">
        <w:rPr>
          <w:rStyle w:val="eop"/>
          <w:b/>
          <w:bCs/>
          <w:sz w:val="20"/>
          <w:szCs w:val="20"/>
        </w:rPr>
        <w:t> </w:t>
      </w:r>
    </w:p>
    <w:p w14:paraId="4A5DBF30" w14:textId="097C6810" w:rsidR="006E2099" w:rsidRDefault="006E2099" w:rsidP="00EF3D41">
      <w:pPr>
        <w:spacing w:after="0"/>
        <w:jc w:val="both"/>
        <w:rPr>
          <w:rStyle w:val="normaltextrun"/>
        </w:rPr>
      </w:pPr>
    </w:p>
    <w:p w14:paraId="659D7476" w14:textId="6489D10B" w:rsidR="00EB2E94" w:rsidRDefault="00EB2E94" w:rsidP="00EF3D41">
      <w:pPr>
        <w:spacing w:after="0"/>
        <w:jc w:val="both"/>
        <w:rPr>
          <w:rStyle w:val="normaltextrun"/>
        </w:rPr>
      </w:pPr>
    </w:p>
    <w:p w14:paraId="16258EB5" w14:textId="39E064F6" w:rsidR="00EB2E94" w:rsidRDefault="00EB2E94" w:rsidP="00EF3D41">
      <w:pPr>
        <w:spacing w:after="0"/>
        <w:jc w:val="both"/>
        <w:rPr>
          <w:rStyle w:val="normaltextrun"/>
        </w:rPr>
      </w:pPr>
    </w:p>
    <w:p w14:paraId="708DF579" w14:textId="77777777" w:rsidR="00EB2E94" w:rsidRDefault="00EB2E94" w:rsidP="00EF3D41">
      <w:pPr>
        <w:spacing w:after="0"/>
        <w:jc w:val="both"/>
        <w:rPr>
          <w:rStyle w:val="normaltextrun"/>
        </w:rPr>
      </w:pPr>
    </w:p>
    <w:p w14:paraId="4E1AD392" w14:textId="77777777" w:rsidR="00967D7E" w:rsidRDefault="00EF3D41" w:rsidP="00967D7E">
      <w:pPr>
        <w:spacing w:after="0"/>
        <w:jc w:val="both"/>
        <w:rPr>
          <w:rStyle w:val="normaltextrun"/>
        </w:rPr>
      </w:pPr>
      <w:r>
        <w:rPr>
          <w:rStyle w:val="normaltextrun"/>
        </w:rPr>
        <w:t>WID [1] and RAN #100 endorsed proposal 1 are both assuming MPR reduction to be introduced</w:t>
      </w:r>
      <w:r w:rsidR="00CD664A">
        <w:rPr>
          <w:rStyle w:val="normaltextrun"/>
        </w:rPr>
        <w:t xml:space="preserve"> in Rel-18 WI</w:t>
      </w:r>
      <w:r w:rsidR="00695F90">
        <w:rPr>
          <w:rStyle w:val="normaltextrun"/>
        </w:rPr>
        <w:t xml:space="preserve">, hence </w:t>
      </w:r>
      <w:r w:rsidR="00B4643E">
        <w:rPr>
          <w:rStyle w:val="normaltextrun"/>
        </w:rPr>
        <w:t>there is a</w:t>
      </w:r>
      <w:r w:rsidR="00695F90">
        <w:rPr>
          <w:rStyle w:val="normaltextrun"/>
        </w:rPr>
        <w:t xml:space="preserve"> need to discuss </w:t>
      </w:r>
      <w:r w:rsidR="00B4643E">
        <w:rPr>
          <w:rStyle w:val="normaltextrun"/>
        </w:rPr>
        <w:t xml:space="preserve">the exact way </w:t>
      </w:r>
      <w:r w:rsidR="00695F90">
        <w:rPr>
          <w:rStyle w:val="normaltextrun"/>
        </w:rPr>
        <w:t>how to do it. We have the earlier conclusions:</w:t>
      </w:r>
    </w:p>
    <w:p w14:paraId="55290B45" w14:textId="4E7A8A5C" w:rsidR="00612852" w:rsidRPr="00967D7E" w:rsidRDefault="00612852" w:rsidP="00967D7E">
      <w:pPr>
        <w:pStyle w:val="ListParagraph"/>
        <w:numPr>
          <w:ilvl w:val="0"/>
          <w:numId w:val="35"/>
        </w:numPr>
        <w:spacing w:after="0"/>
        <w:jc w:val="both"/>
      </w:pPr>
      <w:r w:rsidRPr="00967D7E">
        <w:rPr>
          <w:rStyle w:val="normaltextrun"/>
          <w:color w:val="001135"/>
          <w:position w:val="1"/>
          <w:lang w:val="en-US"/>
        </w:rPr>
        <w:t>Inner Allocations:</w:t>
      </w:r>
      <w:r w:rsidRPr="00967D7E">
        <w:rPr>
          <w:rStyle w:val="eop"/>
          <w:color w:val="001135"/>
          <w:lang w:val="en-US"/>
        </w:rPr>
        <w:t>​</w:t>
      </w:r>
    </w:p>
    <w:p w14:paraId="72E7BE81" w14:textId="3DC93330" w:rsidR="00612852" w:rsidRPr="00612852" w:rsidRDefault="00612852" w:rsidP="00612852">
      <w:pPr>
        <w:pStyle w:val="ListParagraph"/>
        <w:numPr>
          <w:ilvl w:val="1"/>
          <w:numId w:val="26"/>
        </w:numPr>
        <w:spacing w:after="0"/>
        <w:jc w:val="both"/>
        <w:rPr>
          <w:rStyle w:val="normaltextrun"/>
        </w:rPr>
      </w:pPr>
      <w:r w:rsidRPr="00CD664A">
        <w:rPr>
          <w:rStyle w:val="normaltextrun"/>
          <w:color w:val="001135"/>
          <w:position w:val="1"/>
          <w:lang w:val="en-US"/>
        </w:rPr>
        <w:t>Net gain is small for inner RB allocation</w:t>
      </w:r>
    </w:p>
    <w:p w14:paraId="6ABD9067" w14:textId="5BE15A16" w:rsidR="00612852" w:rsidRPr="00612852" w:rsidRDefault="00612852" w:rsidP="00612852">
      <w:pPr>
        <w:pStyle w:val="ListParagraph"/>
        <w:numPr>
          <w:ilvl w:val="1"/>
          <w:numId w:val="26"/>
        </w:numPr>
        <w:spacing w:after="0"/>
        <w:jc w:val="both"/>
        <w:rPr>
          <w:rStyle w:val="normaltextrun"/>
        </w:rPr>
      </w:pPr>
      <w:r w:rsidRPr="00CD664A">
        <w:rPr>
          <w:rStyle w:val="normaltextrun"/>
          <w:color w:val="001135"/>
          <w:position w:val="1"/>
          <w:lang w:val="en-US"/>
        </w:rPr>
        <w:t>No room for MPR reduction w</w:t>
      </w:r>
      <w:r w:rsidR="00411988">
        <w:rPr>
          <w:rStyle w:val="normaltextrun"/>
          <w:color w:val="001135"/>
          <w:position w:val="1"/>
          <w:lang w:val="en-US"/>
        </w:rPr>
        <w:t>ithout</w:t>
      </w:r>
      <w:r w:rsidRPr="00CD664A">
        <w:rPr>
          <w:rStyle w:val="normaltextrun"/>
          <w:color w:val="001135"/>
          <w:position w:val="1"/>
          <w:lang w:val="en-US"/>
        </w:rPr>
        <w:t xml:space="preserve"> power boost</w:t>
      </w:r>
    </w:p>
    <w:p w14:paraId="478DFC13" w14:textId="2BAB41AA" w:rsidR="00612852" w:rsidRPr="00612852" w:rsidRDefault="00612852" w:rsidP="00612852">
      <w:pPr>
        <w:pStyle w:val="ListParagraph"/>
        <w:numPr>
          <w:ilvl w:val="0"/>
          <w:numId w:val="26"/>
        </w:numPr>
        <w:spacing w:after="0"/>
        <w:jc w:val="both"/>
        <w:rPr>
          <w:rStyle w:val="normaltextrun"/>
        </w:rPr>
      </w:pPr>
      <w:r w:rsidRPr="00CD664A">
        <w:rPr>
          <w:rStyle w:val="normaltextrun"/>
          <w:color w:val="001135"/>
          <w:position w:val="1"/>
          <w:lang w:val="en-US"/>
        </w:rPr>
        <w:t>Outer</w:t>
      </w:r>
      <w:r>
        <w:rPr>
          <w:rStyle w:val="normaltextrun"/>
          <w:color w:val="001135"/>
          <w:position w:val="1"/>
          <w:lang w:val="en-US"/>
        </w:rPr>
        <w:t xml:space="preserve"> Allocations</w:t>
      </w:r>
      <w:r w:rsidRPr="00CD664A">
        <w:rPr>
          <w:rStyle w:val="normaltextrun"/>
          <w:color w:val="001135"/>
          <w:position w:val="1"/>
          <w:lang w:val="en-US"/>
        </w:rPr>
        <w:t>: </w:t>
      </w:r>
    </w:p>
    <w:p w14:paraId="6402D52C" w14:textId="476B1EA8" w:rsidR="00612852" w:rsidRPr="00612852" w:rsidRDefault="00612852" w:rsidP="00612852">
      <w:pPr>
        <w:pStyle w:val="ListParagraph"/>
        <w:numPr>
          <w:ilvl w:val="1"/>
          <w:numId w:val="26"/>
        </w:numPr>
        <w:spacing w:after="0"/>
        <w:jc w:val="both"/>
        <w:rPr>
          <w:rStyle w:val="normaltextrun"/>
        </w:rPr>
      </w:pPr>
      <w:r w:rsidRPr="00CD664A">
        <w:rPr>
          <w:rStyle w:val="normaltextrun"/>
          <w:color w:val="001135"/>
          <w:position w:val="1"/>
          <w:lang w:val="en-US"/>
        </w:rPr>
        <w:t>OBO gain is up-to 1dB (when using filter maximizing the net gain). </w:t>
      </w:r>
    </w:p>
    <w:p w14:paraId="26488284" w14:textId="67CD0CE0" w:rsidR="00612852" w:rsidRPr="00695F90" w:rsidRDefault="00612852" w:rsidP="00612852">
      <w:pPr>
        <w:pStyle w:val="paragraph"/>
        <w:numPr>
          <w:ilvl w:val="1"/>
          <w:numId w:val="26"/>
        </w:numPr>
        <w:spacing w:before="0" w:beforeAutospacing="0" w:after="0" w:afterAutospacing="0"/>
        <w:textAlignment w:val="baseline"/>
        <w:rPr>
          <w:rStyle w:val="normaltextrun"/>
          <w:sz w:val="20"/>
          <w:szCs w:val="20"/>
          <w:lang w:val="en-US"/>
        </w:rPr>
      </w:pPr>
      <w:r w:rsidRPr="00CD664A">
        <w:rPr>
          <w:rStyle w:val="normaltextrun"/>
          <w:color w:val="001135"/>
          <w:position w:val="1"/>
          <w:sz w:val="20"/>
          <w:szCs w:val="20"/>
          <w:lang w:val="en-US"/>
        </w:rPr>
        <w:t>Th</w:t>
      </w:r>
      <w:r w:rsidR="00B4643E">
        <w:rPr>
          <w:rStyle w:val="normaltextrun"/>
          <w:color w:val="001135"/>
          <w:position w:val="1"/>
          <w:sz w:val="20"/>
          <w:szCs w:val="20"/>
        </w:rPr>
        <w:t>e previous bullet</w:t>
      </w:r>
      <w:r w:rsidRPr="00CD664A">
        <w:rPr>
          <w:rStyle w:val="normaltextrun"/>
          <w:color w:val="001135"/>
          <w:position w:val="1"/>
          <w:sz w:val="20"/>
          <w:szCs w:val="20"/>
          <w:lang w:val="en-US"/>
        </w:rPr>
        <w:t xml:space="preserve"> corresponds to room for MPR reduction w</w:t>
      </w:r>
      <w:r w:rsidR="00411988">
        <w:rPr>
          <w:rStyle w:val="normaltextrun"/>
          <w:color w:val="001135"/>
          <w:position w:val="1"/>
          <w:sz w:val="20"/>
          <w:szCs w:val="20"/>
          <w:lang w:val="en-US"/>
        </w:rPr>
        <w:t>ithout</w:t>
      </w:r>
      <w:r w:rsidRPr="00CD664A">
        <w:rPr>
          <w:rStyle w:val="normaltextrun"/>
          <w:color w:val="001135"/>
          <w:position w:val="1"/>
          <w:sz w:val="20"/>
          <w:szCs w:val="20"/>
          <w:lang w:val="en-US"/>
        </w:rPr>
        <w:t xml:space="preserve"> power boost</w:t>
      </w:r>
    </w:p>
    <w:p w14:paraId="74C3C867" w14:textId="77777777" w:rsidR="00695F90" w:rsidRPr="00CD664A" w:rsidRDefault="00695F90" w:rsidP="00695F90">
      <w:pPr>
        <w:pStyle w:val="paragraph"/>
        <w:spacing w:before="0" w:beforeAutospacing="0" w:after="0" w:afterAutospacing="0"/>
        <w:ind w:left="1599"/>
        <w:textAlignment w:val="baseline"/>
        <w:rPr>
          <w:sz w:val="20"/>
          <w:szCs w:val="20"/>
          <w:lang w:val="en-US"/>
        </w:rPr>
      </w:pPr>
    </w:p>
    <w:p w14:paraId="750BE802" w14:textId="68CBE38C" w:rsidR="00CD0F87" w:rsidRDefault="00695F90" w:rsidP="002B6736">
      <w:pPr>
        <w:spacing w:after="0"/>
        <w:jc w:val="both"/>
        <w:rPr>
          <w:rStyle w:val="normaltextrun"/>
        </w:rPr>
      </w:pPr>
      <w:r>
        <w:rPr>
          <w:rStyle w:val="normaltextrun"/>
        </w:rPr>
        <w:t>Based on these two options can be anticipated for MPR reduction:</w:t>
      </w:r>
    </w:p>
    <w:p w14:paraId="70E552AA" w14:textId="28A137AC" w:rsidR="00695F90" w:rsidRDefault="00695F90" w:rsidP="002B6736">
      <w:pPr>
        <w:spacing w:after="0"/>
        <w:jc w:val="both"/>
        <w:rPr>
          <w:rStyle w:val="normaltextrun"/>
        </w:rPr>
      </w:pPr>
    </w:p>
    <w:p w14:paraId="5ABA9100" w14:textId="77777777" w:rsidR="0062196E" w:rsidRDefault="0062196E" w:rsidP="002B6736">
      <w:pPr>
        <w:spacing w:after="0"/>
        <w:jc w:val="both"/>
        <w:rPr>
          <w:rStyle w:val="normaltextrun"/>
        </w:rPr>
      </w:pPr>
    </w:p>
    <w:p w14:paraId="4BE19B53" w14:textId="27E149F5" w:rsidR="00695F90" w:rsidRPr="00706FF1" w:rsidRDefault="00695F90" w:rsidP="002B6736">
      <w:pPr>
        <w:spacing w:after="0"/>
        <w:jc w:val="both"/>
        <w:rPr>
          <w:rStyle w:val="normaltextrun"/>
          <w:b/>
          <w:bCs/>
          <w:u w:val="single"/>
        </w:rPr>
      </w:pPr>
      <w:r w:rsidRPr="00706FF1">
        <w:rPr>
          <w:rStyle w:val="normaltextrun"/>
          <w:b/>
          <w:bCs/>
          <w:u w:val="single"/>
        </w:rPr>
        <w:t>Option 1:</w:t>
      </w:r>
    </w:p>
    <w:p w14:paraId="08DF10E7" w14:textId="1642D773" w:rsidR="00695F90" w:rsidRPr="00695F90" w:rsidRDefault="00695F90" w:rsidP="00695F90">
      <w:pPr>
        <w:pStyle w:val="ListParagraph"/>
        <w:numPr>
          <w:ilvl w:val="0"/>
          <w:numId w:val="24"/>
        </w:numPr>
        <w:spacing w:after="0"/>
        <w:jc w:val="both"/>
        <w:rPr>
          <w:rStyle w:val="normaltextrun"/>
        </w:rPr>
      </w:pPr>
      <w:r w:rsidRPr="00695F90">
        <w:rPr>
          <w:rStyle w:val="normaltextrun"/>
          <w:color w:val="001135"/>
          <w:position w:val="1"/>
          <w:lang w:val="en-US"/>
        </w:rPr>
        <w:t>No power boost for QPSK FDSS</w:t>
      </w:r>
    </w:p>
    <w:p w14:paraId="1D500948" w14:textId="60AB074B" w:rsidR="00695F90" w:rsidRPr="00695F90" w:rsidRDefault="00695F90" w:rsidP="00695F90">
      <w:pPr>
        <w:pStyle w:val="ListParagraph"/>
        <w:numPr>
          <w:ilvl w:val="0"/>
          <w:numId w:val="24"/>
        </w:numPr>
        <w:spacing w:after="0"/>
        <w:jc w:val="both"/>
        <w:rPr>
          <w:rStyle w:val="normaltextrun"/>
        </w:rPr>
      </w:pPr>
      <w:r w:rsidRPr="00695F90">
        <w:rPr>
          <w:rStyle w:val="normaltextrun"/>
          <w:color w:val="001135"/>
          <w:position w:val="1"/>
          <w:lang w:val="en-US"/>
        </w:rPr>
        <w:t>Update MPR table (PC3) only for outer RB allocations</w:t>
      </w:r>
      <w:r w:rsidR="002E1165">
        <w:rPr>
          <w:rStyle w:val="normaltextrun"/>
          <w:color w:val="001135"/>
          <w:position w:val="1"/>
          <w:lang w:val="en-US"/>
        </w:rPr>
        <w:t xml:space="preserve"> (DFT-s-OFDM, QPSK)</w:t>
      </w:r>
    </w:p>
    <w:p w14:paraId="13F9C966" w14:textId="391DE8DD" w:rsidR="00695F90" w:rsidRPr="00695F90" w:rsidRDefault="00D85E03" w:rsidP="00695F90">
      <w:pPr>
        <w:pStyle w:val="ListParagraph"/>
        <w:numPr>
          <w:ilvl w:val="1"/>
          <w:numId w:val="24"/>
        </w:numPr>
        <w:spacing w:after="0"/>
        <w:jc w:val="both"/>
        <w:rPr>
          <w:rStyle w:val="normaltextrun"/>
        </w:rPr>
      </w:pPr>
      <w:r>
        <w:rPr>
          <w:rStyle w:val="normaltextrun"/>
          <w:color w:val="001135"/>
          <w:position w:val="1"/>
        </w:rPr>
        <w:t>MPR lower than currently used 1</w:t>
      </w:r>
      <w:r w:rsidR="009D296C">
        <w:rPr>
          <w:rStyle w:val="normaltextrun"/>
          <w:color w:val="001135"/>
          <w:position w:val="1"/>
        </w:rPr>
        <w:t xml:space="preserve"> </w:t>
      </w:r>
      <w:r>
        <w:rPr>
          <w:rStyle w:val="normaltextrun"/>
          <w:color w:val="001135"/>
          <w:position w:val="1"/>
        </w:rPr>
        <w:t>dB</w:t>
      </w:r>
      <w:r w:rsidR="009D296C">
        <w:rPr>
          <w:rStyle w:val="normaltextrun"/>
          <w:color w:val="001135"/>
          <w:position w:val="1"/>
        </w:rPr>
        <w:t>,</w:t>
      </w:r>
      <w:r>
        <w:rPr>
          <w:rStyle w:val="normaltextrun"/>
          <w:color w:val="001135"/>
          <w:position w:val="1"/>
        </w:rPr>
        <w:t xml:space="preserve"> </w:t>
      </w:r>
      <w:r w:rsidR="00695F90">
        <w:rPr>
          <w:rStyle w:val="normaltextrun"/>
          <w:color w:val="001135"/>
          <w:position w:val="1"/>
          <w:lang w:val="en-US"/>
        </w:rPr>
        <w:t>for example</w:t>
      </w:r>
      <w:r w:rsidR="009D296C">
        <w:rPr>
          <w:rStyle w:val="normaltextrun"/>
          <w:color w:val="001135"/>
          <w:position w:val="1"/>
        </w:rPr>
        <w:t xml:space="preserve"> 0 dB</w:t>
      </w:r>
    </w:p>
    <w:p w14:paraId="3914A279" w14:textId="3CFF6D93" w:rsidR="00695F90" w:rsidRPr="00695F90" w:rsidRDefault="00695F90" w:rsidP="00695F90">
      <w:pPr>
        <w:pStyle w:val="ListParagraph"/>
        <w:numPr>
          <w:ilvl w:val="0"/>
          <w:numId w:val="24"/>
        </w:numPr>
        <w:spacing w:after="0"/>
        <w:jc w:val="both"/>
        <w:rPr>
          <w:rStyle w:val="normaltextrun"/>
        </w:rPr>
      </w:pPr>
      <w:r w:rsidRPr="00695F90">
        <w:rPr>
          <w:rStyle w:val="normaltextrun"/>
          <w:color w:val="001135"/>
          <w:position w:val="1"/>
          <w:lang w:val="en-US"/>
        </w:rPr>
        <w:t>Extend flatness requirements defined for pi/2 BPSK FDSS to cover also for QPSK FDSS</w:t>
      </w:r>
    </w:p>
    <w:p w14:paraId="2995D8FF" w14:textId="019E8415" w:rsidR="00695F90" w:rsidRPr="00695F90" w:rsidRDefault="00695F90" w:rsidP="00411988">
      <w:pPr>
        <w:pStyle w:val="ListParagraph"/>
        <w:numPr>
          <w:ilvl w:val="1"/>
          <w:numId w:val="24"/>
        </w:numPr>
        <w:spacing w:after="0"/>
        <w:jc w:val="both"/>
        <w:rPr>
          <w:rStyle w:val="normaltextrun"/>
        </w:rPr>
      </w:pPr>
      <w:r w:rsidRPr="00695F90">
        <w:rPr>
          <w:rStyle w:val="normaltextrun"/>
          <w:color w:val="001135"/>
          <w:position w:val="1"/>
          <w:lang w:val="en-US"/>
        </w:rPr>
        <w:t>Define requirements in such that only less aggressive filters (such as 2-tap [1 0.28]) can be used</w:t>
      </w:r>
    </w:p>
    <w:p w14:paraId="6DB7BA1F" w14:textId="57756EA2" w:rsidR="00695F90" w:rsidRPr="00695F90" w:rsidRDefault="00695F90" w:rsidP="00695F90">
      <w:pPr>
        <w:pStyle w:val="paragraph"/>
        <w:spacing w:before="0" w:beforeAutospacing="0" w:after="0" w:afterAutospacing="0"/>
        <w:textAlignment w:val="baseline"/>
        <w:rPr>
          <w:sz w:val="20"/>
          <w:szCs w:val="20"/>
          <w:lang w:val="en-US"/>
        </w:rPr>
      </w:pPr>
    </w:p>
    <w:p w14:paraId="748CB232" w14:textId="2904F1CB" w:rsidR="00695F90" w:rsidRPr="00706FF1" w:rsidRDefault="00695F90" w:rsidP="00695F90">
      <w:pPr>
        <w:spacing w:after="0"/>
        <w:jc w:val="both"/>
        <w:rPr>
          <w:rStyle w:val="normaltextrun"/>
          <w:b/>
          <w:bCs/>
          <w:u w:val="single"/>
        </w:rPr>
      </w:pPr>
      <w:r w:rsidRPr="00706FF1">
        <w:rPr>
          <w:rStyle w:val="normaltextrun"/>
          <w:b/>
          <w:bCs/>
          <w:u w:val="single"/>
        </w:rPr>
        <w:lastRenderedPageBreak/>
        <w:t xml:space="preserve">Option 2: </w:t>
      </w:r>
    </w:p>
    <w:p w14:paraId="3DBCB3DD" w14:textId="0C092A7E" w:rsidR="00695F90" w:rsidRPr="00695F90" w:rsidRDefault="00695F90" w:rsidP="00695F90">
      <w:pPr>
        <w:pStyle w:val="ListParagraph"/>
        <w:numPr>
          <w:ilvl w:val="0"/>
          <w:numId w:val="25"/>
        </w:numPr>
        <w:spacing w:after="0"/>
        <w:jc w:val="both"/>
        <w:rPr>
          <w:rStyle w:val="normaltextrun"/>
        </w:rPr>
      </w:pPr>
      <w:r w:rsidRPr="00695F90">
        <w:rPr>
          <w:rStyle w:val="normaltextrun"/>
          <w:color w:val="001135"/>
          <w:position w:val="1"/>
          <w:bdr w:val="none" w:sz="0" w:space="0" w:color="auto" w:frame="1"/>
          <w:lang w:val="en-US"/>
        </w:rPr>
        <w:t>Extend power boosting framework defined for pi/2 BPSK FDSS to cover also QPSK FDSS</w:t>
      </w:r>
    </w:p>
    <w:p w14:paraId="0BADDE69" w14:textId="05A0491D" w:rsidR="00695F90" w:rsidRPr="00695F90" w:rsidRDefault="00695F90" w:rsidP="00695F90">
      <w:pPr>
        <w:pStyle w:val="paragraph"/>
        <w:numPr>
          <w:ilvl w:val="0"/>
          <w:numId w:val="25"/>
        </w:numPr>
        <w:spacing w:before="0" w:beforeAutospacing="0" w:after="0" w:afterAutospacing="0"/>
        <w:textAlignment w:val="baseline"/>
        <w:rPr>
          <w:sz w:val="20"/>
          <w:szCs w:val="20"/>
          <w:lang w:val="en-US"/>
        </w:rPr>
      </w:pPr>
      <w:r w:rsidRPr="00695F90">
        <w:rPr>
          <w:rStyle w:val="normaltextrun"/>
          <w:color w:val="001135"/>
          <w:position w:val="1"/>
          <w:sz w:val="20"/>
          <w:szCs w:val="20"/>
          <w:lang w:val="en-US"/>
        </w:rPr>
        <w:t xml:space="preserve">Update MPR table (PC3) for both inner and outer </w:t>
      </w:r>
      <w:r w:rsidR="00411988">
        <w:rPr>
          <w:rStyle w:val="normaltextrun"/>
          <w:color w:val="001135"/>
          <w:position w:val="1"/>
          <w:sz w:val="20"/>
          <w:szCs w:val="20"/>
          <w:lang w:val="en-US"/>
        </w:rPr>
        <w:t>RB allocations</w:t>
      </w:r>
    </w:p>
    <w:p w14:paraId="30A6CA46" w14:textId="402A7C75" w:rsidR="00695F90" w:rsidRPr="00706FF1" w:rsidRDefault="00695F90" w:rsidP="00695F90">
      <w:pPr>
        <w:pStyle w:val="paragraph"/>
        <w:numPr>
          <w:ilvl w:val="1"/>
          <w:numId w:val="25"/>
        </w:numPr>
        <w:spacing w:before="0" w:beforeAutospacing="0" w:after="0" w:afterAutospacing="0"/>
        <w:textAlignment w:val="baseline"/>
        <w:rPr>
          <w:rStyle w:val="normaltextrun"/>
          <w:sz w:val="20"/>
          <w:szCs w:val="20"/>
          <w:lang w:val="en-US"/>
        </w:rPr>
      </w:pPr>
      <w:r w:rsidRPr="00695F90">
        <w:rPr>
          <w:rStyle w:val="normaltextrun"/>
          <w:position w:val="1"/>
          <w:sz w:val="20"/>
          <w:szCs w:val="20"/>
          <w:lang w:val="en-US"/>
        </w:rPr>
        <w:t>Define </w:t>
      </w:r>
      <w:r w:rsidR="00411988">
        <w:rPr>
          <w:rStyle w:val="normaltextrun"/>
          <w:position w:val="1"/>
          <w:sz w:val="20"/>
          <w:szCs w:val="20"/>
          <w:lang w:val="en-US"/>
        </w:rPr>
        <w:t xml:space="preserve">new </w:t>
      </w:r>
      <w:r w:rsidR="00411988" w:rsidRPr="00D2564F">
        <w:rPr>
          <w:rStyle w:val="normaltextrun"/>
          <w:position w:val="1"/>
          <w:sz w:val="20"/>
          <w:szCs w:val="20"/>
          <w:lang w:val="en-US"/>
        </w:rPr>
        <w:t>MPR</w:t>
      </w:r>
      <w:r w:rsidR="00411988">
        <w:rPr>
          <w:rStyle w:val="normaltextrun"/>
          <w:position w:val="1"/>
          <w:sz w:val="20"/>
          <w:szCs w:val="20"/>
          <w:lang w:val="en-US"/>
        </w:rPr>
        <w:t xml:space="preserve"> values for QPSK</w:t>
      </w:r>
      <w:r w:rsidR="00C63518">
        <w:rPr>
          <w:rStyle w:val="normaltextrun"/>
          <w:position w:val="1"/>
          <w:sz w:val="20"/>
          <w:szCs w:val="20"/>
          <w:lang w:val="en-US"/>
        </w:rPr>
        <w:t xml:space="preserve">, </w:t>
      </w:r>
      <w:r w:rsidR="00CE1789">
        <w:rPr>
          <w:rStyle w:val="normaltextrun"/>
          <w:position w:val="1"/>
          <w:sz w:val="20"/>
          <w:szCs w:val="20"/>
          <w:lang w:val="en-US"/>
        </w:rPr>
        <w:t xml:space="preserve">for </w:t>
      </w:r>
      <w:r w:rsidR="00C63518">
        <w:rPr>
          <w:rStyle w:val="normaltextrun"/>
          <w:position w:val="1"/>
          <w:sz w:val="20"/>
          <w:szCs w:val="20"/>
          <w:lang w:val="en-US"/>
        </w:rPr>
        <w:t xml:space="preserve">both </w:t>
      </w:r>
      <w:r w:rsidR="00411988">
        <w:rPr>
          <w:rStyle w:val="normaltextrun"/>
          <w:position w:val="1"/>
          <w:sz w:val="20"/>
          <w:szCs w:val="20"/>
          <w:lang w:val="en-US"/>
        </w:rPr>
        <w:t>inner and outer allocations</w:t>
      </w:r>
    </w:p>
    <w:p w14:paraId="09AAB454" w14:textId="212DCADF" w:rsidR="00695F90" w:rsidRPr="00706FF1" w:rsidRDefault="00411988" w:rsidP="00695F90">
      <w:pPr>
        <w:pStyle w:val="paragraph"/>
        <w:numPr>
          <w:ilvl w:val="1"/>
          <w:numId w:val="25"/>
        </w:numPr>
        <w:spacing w:before="0" w:beforeAutospacing="0" w:after="0" w:afterAutospacing="0"/>
        <w:textAlignment w:val="baseline"/>
        <w:rPr>
          <w:rStyle w:val="normaltextrun"/>
          <w:sz w:val="20"/>
          <w:szCs w:val="20"/>
          <w:lang w:val="en-US"/>
        </w:rPr>
      </w:pPr>
      <w:r>
        <w:rPr>
          <w:rStyle w:val="normaltextrun"/>
          <w:position w:val="1"/>
          <w:sz w:val="20"/>
          <w:szCs w:val="20"/>
          <w:lang w:val="en-US"/>
        </w:rPr>
        <w:t>New MPR values</w:t>
      </w:r>
      <w:r w:rsidR="00695F90" w:rsidRPr="00695F90">
        <w:rPr>
          <w:rStyle w:val="normaltextrun"/>
          <w:position w:val="1"/>
          <w:sz w:val="20"/>
          <w:szCs w:val="20"/>
          <w:lang w:val="en-US"/>
        </w:rPr>
        <w:t xml:space="preserve"> could depend also on the allocation size</w:t>
      </w:r>
    </w:p>
    <w:p w14:paraId="3CA0185A" w14:textId="7F0BD803" w:rsidR="007F3A56" w:rsidRPr="00706FF1" w:rsidRDefault="007F3A56" w:rsidP="00695F90">
      <w:pPr>
        <w:pStyle w:val="paragraph"/>
        <w:numPr>
          <w:ilvl w:val="1"/>
          <w:numId w:val="25"/>
        </w:numPr>
        <w:spacing w:before="0" w:beforeAutospacing="0" w:after="0" w:afterAutospacing="0"/>
        <w:textAlignment w:val="baseline"/>
        <w:rPr>
          <w:rStyle w:val="normaltextrun"/>
          <w:sz w:val="20"/>
          <w:szCs w:val="20"/>
          <w:lang w:val="en-US"/>
        </w:rPr>
      </w:pPr>
      <w:r>
        <w:rPr>
          <w:rStyle w:val="normaltextrun"/>
          <w:position w:val="1"/>
          <w:sz w:val="20"/>
          <w:szCs w:val="20"/>
          <w:lang w:val="en-US"/>
        </w:rPr>
        <w:t>When power boosting is configured, the reference power is 26 dBm</w:t>
      </w:r>
    </w:p>
    <w:p w14:paraId="3BD9B28E" w14:textId="77777777" w:rsidR="00695F90" w:rsidRPr="00695F90" w:rsidRDefault="00695F90" w:rsidP="00695F90">
      <w:pPr>
        <w:pStyle w:val="ListParagraph"/>
        <w:numPr>
          <w:ilvl w:val="0"/>
          <w:numId w:val="25"/>
        </w:numPr>
        <w:spacing w:after="0"/>
        <w:jc w:val="both"/>
        <w:rPr>
          <w:rStyle w:val="normaltextrun"/>
        </w:rPr>
      </w:pPr>
      <w:r w:rsidRPr="00695F90">
        <w:rPr>
          <w:rStyle w:val="normaltextrun"/>
          <w:color w:val="001135"/>
          <w:position w:val="1"/>
          <w:lang w:val="en-US"/>
        </w:rPr>
        <w:t>Extend flatness requirements defined for pi/2 BPSK FDSS to cover also for QPSK FDSS</w:t>
      </w:r>
    </w:p>
    <w:p w14:paraId="56AFCB99" w14:textId="22001A5A" w:rsidR="00695F90" w:rsidRPr="00871EF7" w:rsidRDefault="00695F90" w:rsidP="00411988">
      <w:pPr>
        <w:pStyle w:val="ListParagraph"/>
        <w:numPr>
          <w:ilvl w:val="1"/>
          <w:numId w:val="25"/>
        </w:numPr>
        <w:spacing w:after="0"/>
        <w:jc w:val="both"/>
        <w:rPr>
          <w:rStyle w:val="normaltextrun"/>
        </w:rPr>
      </w:pPr>
      <w:r w:rsidRPr="00695F90">
        <w:rPr>
          <w:rStyle w:val="normaltextrun"/>
          <w:color w:val="001135"/>
          <w:position w:val="1"/>
          <w:lang w:val="en-US"/>
        </w:rPr>
        <w:t>Define requirements in such that only less aggressive filters (such as 2-tap [1 0.28]) can be used</w:t>
      </w:r>
    </w:p>
    <w:p w14:paraId="78FFC23D" w14:textId="77777777" w:rsidR="00871EF7" w:rsidRPr="00695F90" w:rsidRDefault="00871EF7" w:rsidP="00871EF7">
      <w:pPr>
        <w:pStyle w:val="ListParagraph"/>
        <w:spacing w:after="0"/>
        <w:ind w:left="1440"/>
        <w:jc w:val="both"/>
        <w:rPr>
          <w:rStyle w:val="normaltextrun"/>
        </w:rPr>
      </w:pPr>
    </w:p>
    <w:p w14:paraId="432296C2" w14:textId="0281D324" w:rsidR="005F2BAB" w:rsidRDefault="005F2BAB" w:rsidP="002B6736">
      <w:pPr>
        <w:spacing w:after="0"/>
        <w:jc w:val="both"/>
        <w:rPr>
          <w:rStyle w:val="normaltextrun"/>
        </w:rPr>
      </w:pPr>
      <w:r>
        <w:rPr>
          <w:rStyle w:val="normaltextrun"/>
        </w:rPr>
        <w:t xml:space="preserve">The difference between the two options is whether power boosting is assumed to be applied or not. If power boosting is applied the </w:t>
      </w:r>
      <w:r w:rsidR="00871EF7">
        <w:rPr>
          <w:rStyle w:val="normaltextrun"/>
        </w:rPr>
        <w:t>framework used already for pi/2 BPSK could be extended for QPSK. Without power boosting the only option for MPR reduction is for outer allocation since the MPR for inner allocation is zero. With power boosting new MPR values could be applied to both inner and outer allocations. In both cases the spectrum flatness requirement should be introduced to allow FDSS without excessive receiver performance losses</w:t>
      </w:r>
      <w:r w:rsidR="00B06B7D">
        <w:rPr>
          <w:rStyle w:val="normaltextrun"/>
        </w:rPr>
        <w:t>, however introduction of relaxed spectral flatness requirement should be connected to corresponding MPR reduction</w:t>
      </w:r>
      <w:r w:rsidR="00871EF7">
        <w:rPr>
          <w:rStyle w:val="normaltextrun"/>
        </w:rPr>
        <w:t>.</w:t>
      </w:r>
    </w:p>
    <w:p w14:paraId="710AECBC" w14:textId="77777777" w:rsidR="00CA4F03" w:rsidRDefault="00CA4F03">
      <w:pPr>
        <w:spacing w:after="0"/>
        <w:rPr>
          <w:rStyle w:val="normaltextrun"/>
        </w:rPr>
      </w:pPr>
    </w:p>
    <w:p w14:paraId="73B1585B" w14:textId="7C1948CD" w:rsidR="00F82DF3" w:rsidRPr="00F82DF3" w:rsidRDefault="00F82DF3" w:rsidP="000B39D5">
      <w:pPr>
        <w:spacing w:after="0"/>
        <w:rPr>
          <w:rStyle w:val="normaltextrun"/>
        </w:rPr>
      </w:pPr>
      <w:r>
        <w:rPr>
          <w:rStyle w:val="normaltextrun"/>
        </w:rPr>
        <w:t xml:space="preserve">In RAN4 #108 </w:t>
      </w:r>
      <w:r>
        <w:rPr>
          <w:rStyle w:val="normaltextrun"/>
          <w:lang w:val="en-US"/>
        </w:rPr>
        <w:t xml:space="preserve">following was agreed in </w:t>
      </w:r>
      <w:r>
        <w:rPr>
          <w:rStyle w:val="normaltextrun"/>
        </w:rPr>
        <w:t>a WF [3]:</w:t>
      </w:r>
    </w:p>
    <w:p w14:paraId="445DCB52" w14:textId="77777777" w:rsidR="00F82DF3" w:rsidRDefault="00F82DF3" w:rsidP="002B6736">
      <w:pPr>
        <w:spacing w:after="0"/>
        <w:jc w:val="both"/>
        <w:rPr>
          <w:rStyle w:val="normaltextrun"/>
        </w:rPr>
      </w:pPr>
    </w:p>
    <w:p w14:paraId="7E32484C" w14:textId="73DB86BC" w:rsidR="00F82DF3" w:rsidRPr="00EF3FF4" w:rsidRDefault="00F82DF3" w:rsidP="00F82DF3">
      <w:pPr>
        <w:spacing w:afterLines="50" w:after="120"/>
        <w:rPr>
          <w:b/>
          <w:lang w:eastAsia="zh-CN"/>
        </w:rPr>
      </w:pPr>
      <w:r>
        <w:rPr>
          <w:noProof/>
        </w:rPr>
        <mc:AlternateContent>
          <mc:Choice Requires="wps">
            <w:drawing>
              <wp:anchor distT="0" distB="0" distL="114300" distR="114300" simplePos="0" relativeHeight="251658244" behindDoc="0" locked="0" layoutInCell="1" allowOverlap="1" wp14:anchorId="14A28AC4" wp14:editId="55AB44A8">
                <wp:simplePos x="0" y="0"/>
                <wp:positionH relativeFrom="margin">
                  <wp:align>left</wp:align>
                </wp:positionH>
                <wp:positionV relativeFrom="paragraph">
                  <wp:posOffset>5715</wp:posOffset>
                </wp:positionV>
                <wp:extent cx="6438900" cy="1507331"/>
                <wp:effectExtent l="0" t="0" r="19050" b="17145"/>
                <wp:wrapNone/>
                <wp:docPr id="1" name="Rectangle 1"/>
                <wp:cNvGraphicFramePr/>
                <a:graphic xmlns:a="http://schemas.openxmlformats.org/drawingml/2006/main">
                  <a:graphicData uri="http://schemas.microsoft.com/office/word/2010/wordprocessingShape">
                    <wps:wsp>
                      <wps:cNvSpPr/>
                      <wps:spPr>
                        <a:xfrm>
                          <a:off x="0" y="0"/>
                          <a:ext cx="6438900" cy="150733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30597F2E">
              <v:rect id="Rectangle 1" style="position:absolute;margin-left:0;margin-top:.45pt;width:507pt;height:118.7pt;z-index:25166438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spid="_x0000_s1026" filled="f" strokecolor="#1f3763 [1604]" strokeweight="1pt" w14:anchorId="6AAD2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">
                <w10:wrap anchorx="margin"/>
              </v:rect>
            </w:pict>
          </mc:Fallback>
        </mc:AlternateContent>
      </w:r>
      <w:r>
        <w:rPr>
          <w:b/>
          <w:lang w:eastAsia="zh-CN"/>
        </w:rPr>
        <w:t>Way forward</w:t>
      </w:r>
      <w:r w:rsidRPr="00EF3FF4">
        <w:rPr>
          <w:b/>
          <w:lang w:eastAsia="zh-CN"/>
        </w:rPr>
        <w:t>:</w:t>
      </w:r>
    </w:p>
    <w:p w14:paraId="6A0C8FC8" w14:textId="49316A92" w:rsidR="00F82DF3" w:rsidRDefault="00F82DF3" w:rsidP="00F82DF3">
      <w:pPr>
        <w:pStyle w:val="B1"/>
        <w:rPr>
          <w:lang w:eastAsia="zh-CN"/>
        </w:rPr>
      </w:pPr>
      <w:r w:rsidRPr="3B68F78B">
        <w:rPr>
          <w:lang w:eastAsia="zh-CN"/>
        </w:rPr>
        <w:t>-</w:t>
      </w:r>
      <w:r>
        <w:tab/>
      </w:r>
      <w:r w:rsidRPr="3B68F78B">
        <w:rPr>
          <w:lang w:eastAsia="zh-CN"/>
        </w:rPr>
        <w:t xml:space="preserve">RAN4 </w:t>
      </w:r>
      <w:r>
        <w:rPr>
          <w:lang w:eastAsia="zh-CN"/>
        </w:rPr>
        <w:t xml:space="preserve">shall consider </w:t>
      </w:r>
      <w:r w:rsidRPr="000F5B64">
        <w:rPr>
          <w:lang w:eastAsia="zh-CN"/>
        </w:rPr>
        <w:t>defin</w:t>
      </w:r>
      <w:r>
        <w:rPr>
          <w:lang w:eastAsia="zh-CN"/>
        </w:rPr>
        <w:t>ing</w:t>
      </w:r>
      <w:r w:rsidRPr="000F5B64">
        <w:rPr>
          <w:lang w:eastAsia="zh-CN"/>
        </w:rPr>
        <w:t xml:space="preserve"> Power Boosting for QPSK DFT-s-OFDM within Rel-18 timeframe</w:t>
      </w:r>
    </w:p>
    <w:p w14:paraId="7EF4D560" w14:textId="1321F0AD" w:rsidR="00F82DF3" w:rsidRDefault="00F82DF3" w:rsidP="00F82DF3">
      <w:pPr>
        <w:pStyle w:val="B1"/>
        <w:rPr>
          <w:lang w:eastAsia="zh-CN"/>
        </w:rPr>
      </w:pPr>
      <w:r>
        <w:rPr>
          <w:lang w:eastAsia="zh-CN"/>
        </w:rPr>
        <w:tab/>
      </w:r>
      <w:r>
        <w:rPr>
          <w:lang w:eastAsia="zh-CN"/>
        </w:rPr>
        <w:tab/>
        <w:t>-</w:t>
      </w:r>
      <w:r>
        <w:rPr>
          <w:lang w:eastAsia="zh-CN"/>
        </w:rPr>
        <w:tab/>
        <w:t>Applicable power-class(es) is FFS</w:t>
      </w:r>
    </w:p>
    <w:p w14:paraId="11AACF65" w14:textId="11C019EC" w:rsidR="00F82DF3" w:rsidRDefault="00F82DF3" w:rsidP="00F82DF3">
      <w:pPr>
        <w:pStyle w:val="B1"/>
        <w:rPr>
          <w:lang w:eastAsia="zh-CN"/>
        </w:rPr>
      </w:pPr>
      <w:r>
        <w:rPr>
          <w:lang w:eastAsia="zh-CN"/>
        </w:rPr>
        <w:tab/>
      </w:r>
      <w:r>
        <w:rPr>
          <w:lang w:eastAsia="zh-CN"/>
        </w:rPr>
        <w:tab/>
        <w:t>-</w:t>
      </w:r>
      <w:r>
        <w:rPr>
          <w:lang w:eastAsia="zh-CN"/>
        </w:rPr>
        <w:tab/>
      </w:r>
      <w:r w:rsidRPr="3B68F78B">
        <w:rPr>
          <w:lang w:eastAsia="zh-CN"/>
        </w:rPr>
        <w:t xml:space="preserve">RAN4 </w:t>
      </w:r>
      <w:r>
        <w:rPr>
          <w:lang w:eastAsia="zh-CN"/>
        </w:rPr>
        <w:t xml:space="preserve">shall consider requirements for </w:t>
      </w:r>
      <w:r w:rsidRPr="0087227E">
        <w:rPr>
          <w:lang w:eastAsia="zh-CN"/>
        </w:rPr>
        <w:t xml:space="preserve">QPSK Power Boosting </w:t>
      </w:r>
      <w:r>
        <w:rPr>
          <w:lang w:eastAsia="zh-CN"/>
        </w:rPr>
        <w:t>for:</w:t>
      </w:r>
    </w:p>
    <w:p w14:paraId="60E3118F" w14:textId="62B769A1" w:rsidR="00F82DF3" w:rsidRDefault="00F82DF3" w:rsidP="00F82DF3">
      <w:pPr>
        <w:pStyle w:val="B1"/>
        <w:rPr>
          <w:lang w:eastAsia="zh-CN"/>
        </w:rPr>
      </w:pPr>
      <w:r>
        <w:rPr>
          <w:lang w:eastAsia="zh-CN"/>
        </w:rPr>
        <w:tab/>
      </w:r>
      <w:r>
        <w:rPr>
          <w:lang w:eastAsia="zh-CN"/>
        </w:rPr>
        <w:tab/>
      </w:r>
      <w:r>
        <w:rPr>
          <w:lang w:eastAsia="zh-CN"/>
        </w:rPr>
        <w:tab/>
      </w:r>
      <w:r>
        <w:rPr>
          <w:lang w:eastAsia="zh-CN"/>
        </w:rPr>
        <w:tab/>
      </w:r>
      <w:r>
        <w:rPr>
          <w:lang w:eastAsia="zh-CN"/>
        </w:rPr>
        <w:tab/>
        <w:t>-</w:t>
      </w:r>
      <w:r>
        <w:rPr>
          <w:lang w:eastAsia="zh-CN"/>
        </w:rPr>
        <w:tab/>
      </w:r>
      <w:r w:rsidRPr="0087227E">
        <w:rPr>
          <w:lang w:eastAsia="zh-CN"/>
        </w:rPr>
        <w:t xml:space="preserve">Spectrum Flatness </w:t>
      </w:r>
    </w:p>
    <w:p w14:paraId="67AAE236" w14:textId="15E7ACC4" w:rsidR="00F82DF3" w:rsidRDefault="00F82DF3" w:rsidP="00F82DF3">
      <w:pPr>
        <w:spacing w:after="0"/>
        <w:jc w:val="both"/>
        <w:rPr>
          <w:rStyle w:val="normaltextrun"/>
        </w:rPr>
      </w:pPr>
      <w:r>
        <w:rPr>
          <w:lang w:eastAsia="zh-CN"/>
        </w:rPr>
        <w:tab/>
      </w:r>
      <w:r>
        <w:rPr>
          <w:lang w:eastAsia="zh-CN"/>
        </w:rPr>
        <w:tab/>
      </w:r>
      <w:r>
        <w:rPr>
          <w:lang w:eastAsia="zh-CN"/>
        </w:rPr>
        <w:tab/>
      </w:r>
      <w:r>
        <w:rPr>
          <w:lang w:eastAsia="zh-CN"/>
        </w:rPr>
        <w:tab/>
      </w:r>
      <w:r>
        <w:rPr>
          <w:lang w:eastAsia="zh-CN"/>
        </w:rPr>
        <w:tab/>
        <w:t>-</w:t>
      </w:r>
      <w:r>
        <w:rPr>
          <w:lang w:eastAsia="zh-CN"/>
        </w:rPr>
        <w:tab/>
      </w:r>
      <w:r w:rsidRPr="0087227E">
        <w:rPr>
          <w:lang w:eastAsia="zh-CN"/>
        </w:rPr>
        <w:t>ACLR</w:t>
      </w:r>
    </w:p>
    <w:p w14:paraId="0E2AC770" w14:textId="77777777" w:rsidR="00F82DF3" w:rsidRDefault="00F82DF3" w:rsidP="002B6736">
      <w:pPr>
        <w:spacing w:after="0"/>
        <w:jc w:val="both"/>
        <w:rPr>
          <w:rStyle w:val="normaltextrun"/>
        </w:rPr>
      </w:pPr>
    </w:p>
    <w:p w14:paraId="05E259D6" w14:textId="77777777" w:rsidR="00F82DF3" w:rsidRDefault="00F82DF3" w:rsidP="002B6736">
      <w:pPr>
        <w:spacing w:after="0"/>
        <w:jc w:val="both"/>
        <w:rPr>
          <w:rStyle w:val="normaltextrun"/>
        </w:rPr>
      </w:pPr>
    </w:p>
    <w:p w14:paraId="0560FD51" w14:textId="77777777" w:rsidR="00CE56D8" w:rsidRDefault="00F97E1C" w:rsidP="002B6736">
      <w:pPr>
        <w:spacing w:after="0"/>
        <w:jc w:val="both"/>
        <w:rPr>
          <w:rStyle w:val="normaltextrun"/>
          <w:lang w:val="en-US"/>
        </w:rPr>
      </w:pPr>
      <w:r>
        <w:rPr>
          <w:rStyle w:val="normaltextrun"/>
          <w:lang w:val="en-US"/>
        </w:rPr>
        <w:t xml:space="preserve">The WF is a bit unclear if power boosting is intended to be supported or just considered. </w:t>
      </w:r>
      <w:r w:rsidR="00AA6508">
        <w:rPr>
          <w:rStyle w:val="normaltextrun"/>
          <w:lang w:val="en-US"/>
        </w:rPr>
        <w:t xml:space="preserve">Earlier </w:t>
      </w:r>
      <w:r w:rsidR="00AA6508" w:rsidRPr="005F4513">
        <w:rPr>
          <w:rStyle w:val="normaltextrun"/>
          <w:lang w:val="en-US"/>
        </w:rPr>
        <w:t xml:space="preserve">observation </w:t>
      </w:r>
      <w:r w:rsidR="005F4513" w:rsidRPr="005F4513">
        <w:rPr>
          <w:rStyle w:val="normaltextrun"/>
          <w:lang w:val="en-US"/>
        </w:rPr>
        <w:t>4</w:t>
      </w:r>
      <w:r w:rsidR="00AA6508" w:rsidRPr="005F4513">
        <w:rPr>
          <w:rStyle w:val="normaltextrun"/>
          <w:lang w:val="en-US"/>
        </w:rPr>
        <w:t xml:space="preserve"> and </w:t>
      </w:r>
      <w:r w:rsidR="005F4513">
        <w:rPr>
          <w:rStyle w:val="normaltextrun"/>
          <w:lang w:val="en-US"/>
        </w:rPr>
        <w:t>5</w:t>
      </w:r>
      <w:r w:rsidR="00AA6508">
        <w:rPr>
          <w:rStyle w:val="normaltextrun"/>
          <w:lang w:val="en-US"/>
        </w:rPr>
        <w:t xml:space="preserve"> show OBO gains between 0.6-1 dB for outer allocations when filter optimizing net gains is used, hence the possible MPR reduction for outer allocations without </w:t>
      </w:r>
      <w:r w:rsidR="00AA5592">
        <w:rPr>
          <w:rStyle w:val="normaltextrun"/>
          <w:lang w:val="en-US"/>
        </w:rPr>
        <w:t xml:space="preserve">considering the effect of </w:t>
      </w:r>
      <w:r w:rsidR="00AA6508">
        <w:rPr>
          <w:rStyle w:val="normaltextrun"/>
          <w:lang w:val="en-US"/>
        </w:rPr>
        <w:t>power boosting could be in the same range.</w:t>
      </w:r>
      <w:r w:rsidR="00F50DA8">
        <w:rPr>
          <w:rStyle w:val="normaltextrun"/>
          <w:lang w:val="en-US"/>
        </w:rPr>
        <w:t xml:space="preserve"> </w:t>
      </w:r>
    </w:p>
    <w:p w14:paraId="70E773A1" w14:textId="3FFF462E" w:rsidR="00AA6508" w:rsidRDefault="161C711B" w:rsidP="46157131">
      <w:pPr>
        <w:spacing w:after="0"/>
        <w:jc w:val="both"/>
        <w:rPr>
          <w:rStyle w:val="normaltextrun"/>
        </w:rPr>
      </w:pPr>
      <w:r w:rsidRPr="46157131">
        <w:rPr>
          <w:rStyle w:val="normaltextrun"/>
          <w:lang w:val="en-US"/>
        </w:rPr>
        <w:t>Effect of power boosting to possible MPR should be studied if power boosting is introduced for QPSK.</w:t>
      </w:r>
      <w:r w:rsidR="59B9C88C" w:rsidRPr="46157131">
        <w:rPr>
          <w:rStyle w:val="normaltextrun"/>
        </w:rPr>
        <w:t xml:space="preserve"> In Figure 4 we have studied OBO </w:t>
      </w:r>
      <w:r w:rsidR="20B5010E" w:rsidRPr="46157131">
        <w:rPr>
          <w:rStyle w:val="normaltextrun"/>
        </w:rPr>
        <w:t>with typical PC3 PA and PC</w:t>
      </w:r>
      <w:r w:rsidR="0BD1D745" w:rsidRPr="46157131">
        <w:rPr>
          <w:rStyle w:val="normaltextrun"/>
        </w:rPr>
        <w:t>3</w:t>
      </w:r>
      <w:r w:rsidR="20B5010E" w:rsidRPr="46157131">
        <w:rPr>
          <w:rStyle w:val="normaltextrun"/>
        </w:rPr>
        <w:t xml:space="preserve"> assumptions</w:t>
      </w:r>
      <w:r w:rsidR="5BF7B8FB" w:rsidRPr="46157131">
        <w:rPr>
          <w:rStyle w:val="normaltextrun"/>
        </w:rPr>
        <w:t xml:space="preserve"> in baseline case, i.e. without FDSS</w:t>
      </w:r>
      <w:r w:rsidR="20B5010E" w:rsidRPr="46157131">
        <w:rPr>
          <w:rStyle w:val="normaltextrun"/>
        </w:rPr>
        <w:t>.</w:t>
      </w:r>
      <w:r w:rsidR="5A136F92" w:rsidRPr="46157131">
        <w:rPr>
          <w:rStyle w:val="normaltextrun"/>
        </w:rPr>
        <w:t xml:space="preserve"> This is the baseline case for OBO</w:t>
      </w:r>
      <w:r w:rsidR="1571DDA8" w:rsidRPr="46157131">
        <w:rPr>
          <w:rStyle w:val="normaltextrun"/>
        </w:rPr>
        <w:t xml:space="preserve"> and provided here for comparison</w:t>
      </w:r>
      <w:r w:rsidR="5A136F92" w:rsidRPr="46157131">
        <w:rPr>
          <w:rStyle w:val="normaltextrun"/>
        </w:rPr>
        <w:t>.</w:t>
      </w:r>
      <w:r w:rsidR="1571DDA8" w:rsidRPr="46157131">
        <w:rPr>
          <w:rStyle w:val="normaltextrun"/>
        </w:rPr>
        <w:t xml:space="preserve"> In Figure 5 we have </w:t>
      </w:r>
      <w:r w:rsidR="7A7138AA" w:rsidRPr="46157131">
        <w:rPr>
          <w:rStyle w:val="normaltextrun"/>
        </w:rPr>
        <w:t>similar results for</w:t>
      </w:r>
      <w:r w:rsidR="1571DDA8" w:rsidRPr="46157131">
        <w:rPr>
          <w:rStyle w:val="normaltextrun"/>
        </w:rPr>
        <w:t xml:space="preserve"> OBO with typical PC3 PA and PC2 assumptions</w:t>
      </w:r>
      <w:r w:rsidR="27C55193" w:rsidRPr="46157131">
        <w:rPr>
          <w:rStyle w:val="normaltextrun"/>
        </w:rPr>
        <w:t xml:space="preserve">, which is providing results for boosted case. </w:t>
      </w:r>
      <w:r w:rsidR="727D9F30" w:rsidRPr="46157131">
        <w:rPr>
          <w:rStyle w:val="normaltextrun"/>
        </w:rPr>
        <w:t>The triangle in the figure</w:t>
      </w:r>
      <w:r w:rsidR="27C55193" w:rsidRPr="46157131">
        <w:rPr>
          <w:rStyle w:val="normaltextrun"/>
        </w:rPr>
        <w:t>s</w:t>
      </w:r>
      <w:r w:rsidR="727D9F30" w:rsidRPr="46157131">
        <w:rPr>
          <w:rStyle w:val="normaltextrun"/>
        </w:rPr>
        <w:t xml:space="preserve"> show the limits of inner allocation. </w:t>
      </w:r>
      <w:r w:rsidR="06883173" w:rsidRPr="46157131">
        <w:rPr>
          <w:rStyle w:val="normaltextrun"/>
        </w:rPr>
        <w:t xml:space="preserve">Based on </w:t>
      </w:r>
      <w:r w:rsidR="27C55193" w:rsidRPr="46157131">
        <w:rPr>
          <w:rStyle w:val="normaltextrun"/>
        </w:rPr>
        <w:t>F</w:t>
      </w:r>
      <w:r w:rsidR="06883173" w:rsidRPr="46157131">
        <w:rPr>
          <w:rStyle w:val="normaltextrun"/>
        </w:rPr>
        <w:t xml:space="preserve">igure </w:t>
      </w:r>
      <w:r w:rsidR="27C55193" w:rsidRPr="46157131">
        <w:rPr>
          <w:rStyle w:val="normaltextrun"/>
        </w:rPr>
        <w:t xml:space="preserve">5 </w:t>
      </w:r>
      <w:r w:rsidR="06883173" w:rsidRPr="46157131">
        <w:rPr>
          <w:rStyle w:val="normaltextrun"/>
        </w:rPr>
        <w:t>we can see that OBO is negative for all inner allocations</w:t>
      </w:r>
      <w:r w:rsidR="2BA99ED3" w:rsidRPr="46157131">
        <w:rPr>
          <w:rStyle w:val="normaltextrun"/>
        </w:rPr>
        <w:t xml:space="preserve">, hence the requirements </w:t>
      </w:r>
      <w:r w:rsidR="50B0452E" w:rsidRPr="46157131">
        <w:rPr>
          <w:rStyle w:val="normaltextrun"/>
        </w:rPr>
        <w:t>facilitate</w:t>
      </w:r>
      <w:r w:rsidR="2BA99ED3" w:rsidRPr="46157131">
        <w:rPr>
          <w:rStyle w:val="normaltextrun"/>
        </w:rPr>
        <w:t xml:space="preserve"> boosting in inner allocations</w:t>
      </w:r>
      <w:r w:rsidR="10CE7713" w:rsidRPr="46157131">
        <w:rPr>
          <w:rStyle w:val="normaltextrun"/>
        </w:rPr>
        <w:t>.</w:t>
      </w:r>
      <w:r w:rsidR="6E7A0AA0" w:rsidRPr="46157131">
        <w:rPr>
          <w:rStyle w:val="normaltextrun"/>
        </w:rPr>
        <w:t xml:space="preserve"> Despite the small differences</w:t>
      </w:r>
      <w:r w:rsidR="2BCBC2D4" w:rsidRPr="46157131">
        <w:rPr>
          <w:rStyle w:val="normaltextrun"/>
        </w:rPr>
        <w:t>,</w:t>
      </w:r>
      <w:r w:rsidR="6E7A0AA0" w:rsidRPr="46157131">
        <w:rPr>
          <w:rStyle w:val="normaltextrun"/>
        </w:rPr>
        <w:t xml:space="preserve"> the </w:t>
      </w:r>
      <w:r w:rsidR="1CC783C3" w:rsidRPr="46157131">
        <w:rPr>
          <w:rStyle w:val="normaltextrun"/>
        </w:rPr>
        <w:t xml:space="preserve">magnitude of </w:t>
      </w:r>
      <w:r w:rsidR="6E7A0AA0" w:rsidRPr="46157131">
        <w:rPr>
          <w:rStyle w:val="normaltextrun"/>
        </w:rPr>
        <w:t xml:space="preserve">OBO also seems to be </w:t>
      </w:r>
      <w:r w:rsidR="754F3963" w:rsidRPr="46157131">
        <w:rPr>
          <w:rStyle w:val="normaltextrun"/>
        </w:rPr>
        <w:t xml:space="preserve">roughly </w:t>
      </w:r>
      <w:r w:rsidR="6E7A0AA0" w:rsidRPr="46157131">
        <w:rPr>
          <w:rStyle w:val="normaltextrun"/>
        </w:rPr>
        <w:t xml:space="preserve">the </w:t>
      </w:r>
      <w:r w:rsidR="6D70DDBF" w:rsidRPr="46157131">
        <w:rPr>
          <w:rStyle w:val="normaltextrun"/>
        </w:rPr>
        <w:t>same inside the whole inner allocation area</w:t>
      </w:r>
      <w:r w:rsidR="118BDCA9" w:rsidRPr="46157131">
        <w:rPr>
          <w:rFonts w:ascii="Segoe UI" w:eastAsia="Segoe UI" w:hAnsi="Segoe UI" w:cs="Segoe UI"/>
          <w:color w:val="333333"/>
          <w:sz w:val="18"/>
          <w:szCs w:val="18"/>
        </w:rPr>
        <w:t xml:space="preserve"> with slight variation for small Rb size. Th</w:t>
      </w:r>
      <w:r w:rsidR="6B7376F1" w:rsidRPr="46157131">
        <w:rPr>
          <w:rFonts w:ascii="Segoe UI" w:eastAsia="Segoe UI" w:hAnsi="Segoe UI" w:cs="Segoe UI"/>
          <w:color w:val="333333"/>
          <w:sz w:val="18"/>
          <w:szCs w:val="18"/>
        </w:rPr>
        <w:t>is</w:t>
      </w:r>
      <w:r w:rsidR="118BDCA9" w:rsidRPr="46157131">
        <w:rPr>
          <w:rFonts w:ascii="Segoe UI" w:eastAsia="Segoe UI" w:hAnsi="Segoe UI" w:cs="Segoe UI"/>
          <w:color w:val="333333"/>
          <w:sz w:val="18"/>
          <w:szCs w:val="18"/>
        </w:rPr>
        <w:t xml:space="preserve"> slight variation of OBO has no significant impact compared to the OBO value i.e variation </w:t>
      </w:r>
      <w:r w:rsidR="3AE631B1" w:rsidRPr="46157131">
        <w:rPr>
          <w:rFonts w:ascii="Segoe UI" w:eastAsia="Segoe UI" w:hAnsi="Segoe UI" w:cs="Segoe UI"/>
          <w:color w:val="333333"/>
          <w:sz w:val="18"/>
          <w:szCs w:val="18"/>
        </w:rPr>
        <w:t>is</w:t>
      </w:r>
      <w:r w:rsidR="118BDCA9" w:rsidRPr="46157131">
        <w:rPr>
          <w:rFonts w:ascii="Segoe UI" w:eastAsia="Segoe UI" w:hAnsi="Segoe UI" w:cs="Segoe UI"/>
          <w:color w:val="333333"/>
          <w:sz w:val="18"/>
          <w:szCs w:val="18"/>
        </w:rPr>
        <w:t xml:space="preserve"> 0.3 dB versus -2dB OBO.</w:t>
      </w:r>
      <w:r w:rsidR="6D70DDBF" w:rsidRPr="46157131">
        <w:rPr>
          <w:rStyle w:val="normaltextrun"/>
        </w:rPr>
        <w:t xml:space="preserve"> Hence we don’t see a big need for splitting the inner allocations but the legacy way for defining the MPR requirements can be kept.</w:t>
      </w:r>
      <w:r w:rsidR="143AB937" w:rsidRPr="46157131">
        <w:rPr>
          <w:rStyle w:val="normaltextrun"/>
        </w:rPr>
        <w:t xml:space="preserve"> In case there is a need to change the legacy definition a good justification </w:t>
      </w:r>
      <w:r w:rsidR="5014E779" w:rsidRPr="46157131">
        <w:rPr>
          <w:rStyle w:val="normaltextrun"/>
        </w:rPr>
        <w:t>is</w:t>
      </w:r>
      <w:r w:rsidR="143AB937" w:rsidRPr="46157131">
        <w:rPr>
          <w:rStyle w:val="normaltextrun"/>
        </w:rPr>
        <w:t xml:space="preserve"> to be provided.</w:t>
      </w:r>
    </w:p>
    <w:p w14:paraId="4DD516AF" w14:textId="77777777" w:rsidR="005E2DB6" w:rsidRDefault="005E2DB6" w:rsidP="002B6736">
      <w:pPr>
        <w:spacing w:after="0"/>
        <w:jc w:val="both"/>
        <w:rPr>
          <w:rStyle w:val="normaltextrun"/>
        </w:rPr>
      </w:pPr>
    </w:p>
    <w:p w14:paraId="76DAFC02" w14:textId="5DEFA041" w:rsidR="00D9126E" w:rsidRDefault="143AB937" w:rsidP="002B6736">
      <w:pPr>
        <w:spacing w:after="0"/>
        <w:jc w:val="both"/>
        <w:rPr>
          <w:rStyle w:val="normaltextrun"/>
        </w:rPr>
      </w:pPr>
      <w:r w:rsidRPr="46157131">
        <w:rPr>
          <w:b/>
          <w:bCs/>
          <w:i/>
          <w:iCs/>
        </w:rPr>
        <w:t xml:space="preserve">Observation </w:t>
      </w:r>
      <w:r w:rsidR="5D20F442" w:rsidRPr="46157131">
        <w:rPr>
          <w:b/>
          <w:bCs/>
          <w:i/>
          <w:iCs/>
        </w:rPr>
        <w:t>7</w:t>
      </w:r>
      <w:r w:rsidRPr="46157131">
        <w:rPr>
          <w:b/>
          <w:bCs/>
          <w:i/>
          <w:iCs/>
          <w:noProof/>
        </w:rPr>
        <w:t>:</w:t>
      </w:r>
      <w:r w:rsidR="5D20F442" w:rsidRPr="46157131">
        <w:rPr>
          <w:b/>
          <w:bCs/>
          <w:i/>
          <w:iCs/>
        </w:rPr>
        <w:t xml:space="preserve"> </w:t>
      </w:r>
      <w:r w:rsidR="2A75F49B" w:rsidRPr="46157131">
        <w:rPr>
          <w:rStyle w:val="normaltextrun"/>
        </w:rPr>
        <w:t xml:space="preserve">Based on </w:t>
      </w:r>
      <w:r w:rsidR="798E1E4B" w:rsidRPr="46157131">
        <w:rPr>
          <w:rStyle w:val="normaltextrun"/>
        </w:rPr>
        <w:t>F</w:t>
      </w:r>
      <w:r w:rsidR="2A75F49B" w:rsidRPr="46157131">
        <w:rPr>
          <w:rStyle w:val="normaltextrun"/>
        </w:rPr>
        <w:t xml:space="preserve">igure </w:t>
      </w:r>
      <w:r w:rsidR="34BB9FE3" w:rsidRPr="46157131">
        <w:rPr>
          <w:rStyle w:val="normaltextrun"/>
        </w:rPr>
        <w:t>5</w:t>
      </w:r>
      <w:r w:rsidR="798E1E4B" w:rsidRPr="46157131">
        <w:rPr>
          <w:rStyle w:val="normaltextrun"/>
        </w:rPr>
        <w:t xml:space="preserve"> </w:t>
      </w:r>
      <w:r w:rsidR="2A75F49B" w:rsidRPr="46157131">
        <w:rPr>
          <w:rStyle w:val="normaltextrun"/>
        </w:rPr>
        <w:t xml:space="preserve">we can see that OBO is negative and magnitude </w:t>
      </w:r>
      <w:r w:rsidR="798E1E4B" w:rsidRPr="46157131">
        <w:rPr>
          <w:rStyle w:val="normaltextrun"/>
        </w:rPr>
        <w:t>of OBO is roughly the same inside the whole inner allocation area</w:t>
      </w:r>
      <w:r w:rsidR="4DA1BF20" w:rsidRPr="46157131">
        <w:rPr>
          <w:rStyle w:val="normaltextrun"/>
        </w:rPr>
        <w:t>.</w:t>
      </w:r>
    </w:p>
    <w:p w14:paraId="7960F7B0" w14:textId="77777777" w:rsidR="00894F73" w:rsidRDefault="00894F73" w:rsidP="002B6736">
      <w:pPr>
        <w:spacing w:after="0"/>
        <w:jc w:val="both"/>
        <w:rPr>
          <w:b/>
          <w:bCs/>
          <w:i/>
          <w:iCs/>
        </w:rPr>
      </w:pPr>
    </w:p>
    <w:p w14:paraId="758ECB35" w14:textId="67015F12" w:rsidR="005E2DB6" w:rsidRPr="000B39D5" w:rsidRDefault="00D9126E" w:rsidP="002B6736">
      <w:pPr>
        <w:spacing w:after="0"/>
        <w:jc w:val="both"/>
        <w:rPr>
          <w:rStyle w:val="normaltextrun"/>
        </w:rPr>
      </w:pPr>
      <w:r>
        <w:rPr>
          <w:b/>
          <w:bCs/>
          <w:i/>
          <w:iCs/>
        </w:rPr>
        <w:t xml:space="preserve">Observation </w:t>
      </w:r>
      <w:r>
        <w:rPr>
          <w:b/>
          <w:i/>
        </w:rPr>
        <w:t>8</w:t>
      </w:r>
      <w:r w:rsidRPr="002D779D">
        <w:rPr>
          <w:b/>
          <w:bCs/>
          <w:i/>
          <w:iCs/>
          <w:noProof/>
        </w:rPr>
        <w:t>:</w:t>
      </w:r>
      <w:r>
        <w:rPr>
          <w:b/>
          <w:i/>
        </w:rPr>
        <w:t xml:space="preserve"> </w:t>
      </w:r>
      <w:r w:rsidR="00894F73">
        <w:rPr>
          <w:rStyle w:val="normaltextrun"/>
        </w:rPr>
        <w:t>L</w:t>
      </w:r>
      <w:r w:rsidR="004321E9">
        <w:rPr>
          <w:rStyle w:val="normaltextrun"/>
        </w:rPr>
        <w:t>egacy definition of inner</w:t>
      </w:r>
      <w:r w:rsidR="00FF7554">
        <w:rPr>
          <w:rStyle w:val="normaltextrun"/>
        </w:rPr>
        <w:t xml:space="preserve"> and outer</w:t>
      </w:r>
      <w:r w:rsidR="004321E9">
        <w:rPr>
          <w:rStyle w:val="normaltextrun"/>
        </w:rPr>
        <w:t xml:space="preserve"> allocation</w:t>
      </w:r>
      <w:r w:rsidR="00FF7554">
        <w:rPr>
          <w:rStyle w:val="normaltextrun"/>
        </w:rPr>
        <w:t xml:space="preserve">s </w:t>
      </w:r>
      <w:r w:rsidR="00894F73">
        <w:rPr>
          <w:rStyle w:val="normaltextrun"/>
        </w:rPr>
        <w:t xml:space="preserve">can be used </w:t>
      </w:r>
      <w:r w:rsidR="00FF7554">
        <w:rPr>
          <w:rStyle w:val="normaltextrun"/>
        </w:rPr>
        <w:t>for MPR requirements</w:t>
      </w:r>
      <w:r w:rsidR="004321E9">
        <w:rPr>
          <w:rStyle w:val="normaltextrun"/>
        </w:rPr>
        <w:t>.</w:t>
      </w:r>
    </w:p>
    <w:p w14:paraId="2D9083BB" w14:textId="77777777" w:rsidR="0031577C" w:rsidRDefault="0031577C" w:rsidP="002B6736">
      <w:pPr>
        <w:spacing w:after="0"/>
        <w:jc w:val="both"/>
        <w:rPr>
          <w:rStyle w:val="normaltextrun"/>
          <w:lang w:val="en-US"/>
        </w:rPr>
      </w:pPr>
    </w:p>
    <w:p w14:paraId="43721689" w14:textId="69039CC1" w:rsidR="0031577C" w:rsidRPr="00C950D0" w:rsidRDefault="005E2DB6" w:rsidP="002B6736">
      <w:pPr>
        <w:spacing w:after="0"/>
        <w:jc w:val="both"/>
        <w:rPr>
          <w:i/>
        </w:rPr>
      </w:pPr>
      <w:r>
        <w:rPr>
          <w:b/>
          <w:i/>
        </w:rPr>
        <w:t>Proposal 8</w:t>
      </w:r>
      <w:r w:rsidRPr="6395B05F">
        <w:rPr>
          <w:color w:val="000000" w:themeColor="text1"/>
        </w:rPr>
        <w:t xml:space="preserve">: </w:t>
      </w:r>
      <w:r w:rsidR="00C950D0">
        <w:rPr>
          <w:i/>
        </w:rPr>
        <w:t xml:space="preserve">In case power boosting is introduced, </w:t>
      </w:r>
      <w:r w:rsidR="009868F3">
        <w:rPr>
          <w:i/>
        </w:rPr>
        <w:t xml:space="preserve">splitting the requirements further from inner and outer allocations </w:t>
      </w:r>
      <w:r w:rsidR="4A9F2403" w:rsidRPr="000B39D5">
        <w:rPr>
          <w:rFonts w:ascii="Segoe UI" w:eastAsia="Segoe UI" w:hAnsi="Segoe UI" w:cs="Segoe UI"/>
          <w:i/>
          <w:iCs/>
          <w:color w:val="333333"/>
          <w:sz w:val="18"/>
          <w:szCs w:val="18"/>
        </w:rPr>
        <w:t>in Rel-18 should be carefully studied and should not be specified unless the gain of the splitting is justified</w:t>
      </w:r>
      <w:r w:rsidR="008A630F">
        <w:rPr>
          <w:i/>
        </w:rPr>
        <w:t>.</w:t>
      </w:r>
    </w:p>
    <w:p w14:paraId="54A0FCBD" w14:textId="77777777" w:rsidR="00894F73" w:rsidRDefault="00894F73" w:rsidP="002B6736">
      <w:pPr>
        <w:spacing w:after="0"/>
        <w:jc w:val="both"/>
        <w:rPr>
          <w:rStyle w:val="normaltextrun"/>
          <w:lang w:val="en-US"/>
        </w:rPr>
      </w:pPr>
    </w:p>
    <w:p w14:paraId="4AF7291E" w14:textId="146D072F" w:rsidR="00317078" w:rsidRDefault="00FF0ADC" w:rsidP="00317078">
      <w:pPr>
        <w:spacing w:after="0"/>
        <w:jc w:val="both"/>
        <w:rPr>
          <w:rStyle w:val="normaltextrun"/>
          <w:b/>
          <w:bCs/>
        </w:rPr>
      </w:pPr>
      <w:r>
        <w:rPr>
          <w:noProof/>
        </w:rPr>
        <w:lastRenderedPageBreak/>
        <w:t xml:space="preserve"> </w:t>
      </w:r>
      <w:r w:rsidR="004D6FF4">
        <w:rPr>
          <w:noProof/>
        </w:rPr>
        <w:t xml:space="preserve"> </w:t>
      </w:r>
      <w:r w:rsidR="00463D5E">
        <w:rPr>
          <w:noProof/>
        </w:rPr>
        <w:drawing>
          <wp:inline distT="0" distB="0" distL="0" distR="0" wp14:anchorId="47591F3F" wp14:editId="31CD9637">
            <wp:extent cx="3827436" cy="2869324"/>
            <wp:effectExtent l="0" t="0" r="1905"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50805" cy="2886843"/>
                    </a:xfrm>
                    <a:prstGeom prst="rect">
                      <a:avLst/>
                    </a:prstGeom>
                    <a:noFill/>
                  </pic:spPr>
                </pic:pic>
              </a:graphicData>
            </a:graphic>
          </wp:inline>
        </w:drawing>
      </w:r>
    </w:p>
    <w:p w14:paraId="208C74CB" w14:textId="77777777" w:rsidR="0062196E" w:rsidRDefault="0062196E" w:rsidP="00317078">
      <w:pPr>
        <w:spacing w:after="0"/>
        <w:jc w:val="both"/>
        <w:rPr>
          <w:rStyle w:val="normaltextrun"/>
          <w:b/>
          <w:bCs/>
        </w:rPr>
      </w:pPr>
    </w:p>
    <w:p w14:paraId="51987E03" w14:textId="35B94B59" w:rsidR="00317078" w:rsidRPr="00971227" w:rsidRDefault="00317078" w:rsidP="00317078">
      <w:pPr>
        <w:spacing w:after="0"/>
        <w:jc w:val="both"/>
        <w:rPr>
          <w:rStyle w:val="normaltextrun"/>
        </w:rPr>
      </w:pPr>
      <w:r w:rsidRPr="00801DDF">
        <w:rPr>
          <w:rStyle w:val="normaltextrun"/>
          <w:b/>
          <w:bCs/>
        </w:rPr>
        <w:t xml:space="preserve">Figure </w:t>
      </w:r>
      <w:r>
        <w:rPr>
          <w:rStyle w:val="normaltextrun"/>
          <w:b/>
          <w:shd w:val="clear" w:color="auto" w:fill="E1E3E6"/>
        </w:rPr>
        <w:t>4</w:t>
      </w:r>
      <w:r w:rsidRPr="00801DDF">
        <w:rPr>
          <w:rStyle w:val="normaltextrun"/>
          <w:b/>
          <w:bCs/>
        </w:rPr>
        <w:t xml:space="preserve">. </w:t>
      </w:r>
      <w:r>
        <w:rPr>
          <w:rStyle w:val="normaltextrun"/>
        </w:rPr>
        <w:t>Output backoff for PC3</w:t>
      </w:r>
    </w:p>
    <w:p w14:paraId="729C7F58" w14:textId="77777777" w:rsidR="00317078" w:rsidRDefault="00317078" w:rsidP="002B6736">
      <w:pPr>
        <w:spacing w:after="0"/>
        <w:jc w:val="both"/>
        <w:rPr>
          <w:rStyle w:val="normaltextrun"/>
          <w:lang w:val="en-US"/>
        </w:rPr>
      </w:pPr>
    </w:p>
    <w:p w14:paraId="317AAA50" w14:textId="77777777" w:rsidR="00317078" w:rsidRDefault="00317078" w:rsidP="002B6736">
      <w:pPr>
        <w:spacing w:after="0"/>
        <w:jc w:val="both"/>
        <w:rPr>
          <w:rStyle w:val="normaltextrun"/>
          <w:lang w:val="en-US"/>
        </w:rPr>
      </w:pPr>
    </w:p>
    <w:p w14:paraId="04F72447" w14:textId="3341E90C" w:rsidR="0031577C" w:rsidRDefault="004B07E3" w:rsidP="002B6736">
      <w:pPr>
        <w:spacing w:after="0"/>
        <w:jc w:val="both"/>
        <w:rPr>
          <w:rStyle w:val="normaltextrun"/>
          <w:lang w:val="en-US"/>
        </w:rPr>
      </w:pPr>
      <w:r>
        <w:rPr>
          <w:rStyle w:val="normaltextrun"/>
          <w:noProof/>
          <w:lang w:val="en-US"/>
        </w:rPr>
        <w:drawing>
          <wp:inline distT="0" distB="0" distL="0" distR="0" wp14:anchorId="133212F2" wp14:editId="1C104196">
            <wp:extent cx="3925576" cy="29428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46321" cy="2958449"/>
                    </a:xfrm>
                    <a:prstGeom prst="rect">
                      <a:avLst/>
                    </a:prstGeom>
                    <a:noFill/>
                  </pic:spPr>
                </pic:pic>
              </a:graphicData>
            </a:graphic>
          </wp:inline>
        </w:drawing>
      </w:r>
    </w:p>
    <w:p w14:paraId="5B7B5D33" w14:textId="77777777" w:rsidR="00093481" w:rsidRDefault="00093481" w:rsidP="002B6736">
      <w:pPr>
        <w:spacing w:after="0"/>
        <w:jc w:val="both"/>
        <w:rPr>
          <w:rStyle w:val="normaltextrun"/>
          <w:lang w:val="en-US"/>
        </w:rPr>
      </w:pPr>
    </w:p>
    <w:p w14:paraId="04541929" w14:textId="2FAAD100" w:rsidR="00093481" w:rsidRPr="000B39D5" w:rsidRDefault="00093481" w:rsidP="002B6736">
      <w:pPr>
        <w:spacing w:after="0"/>
        <w:jc w:val="both"/>
        <w:rPr>
          <w:rStyle w:val="normaltextrun"/>
        </w:rPr>
      </w:pPr>
      <w:r w:rsidRPr="00801DDF">
        <w:rPr>
          <w:rStyle w:val="normaltextrun"/>
          <w:b/>
          <w:bCs/>
        </w:rPr>
        <w:t xml:space="preserve">Figure </w:t>
      </w:r>
      <w:r w:rsidR="00317078">
        <w:rPr>
          <w:rStyle w:val="normaltextrun"/>
          <w:b/>
          <w:shd w:val="clear" w:color="auto" w:fill="E1E3E6"/>
        </w:rPr>
        <w:t>5</w:t>
      </w:r>
      <w:r w:rsidRPr="00801DDF">
        <w:rPr>
          <w:rStyle w:val="normaltextrun"/>
          <w:b/>
          <w:bCs/>
        </w:rPr>
        <w:t xml:space="preserve">. </w:t>
      </w:r>
      <w:r w:rsidR="00513873">
        <w:rPr>
          <w:rStyle w:val="normaltextrun"/>
        </w:rPr>
        <w:t>Output backoff for PC2</w:t>
      </w:r>
    </w:p>
    <w:p w14:paraId="690CA90B" w14:textId="77777777" w:rsidR="0031577C" w:rsidRPr="00AA6508" w:rsidRDefault="0031577C" w:rsidP="002B6736">
      <w:pPr>
        <w:spacing w:after="0"/>
        <w:jc w:val="both"/>
        <w:rPr>
          <w:rStyle w:val="normaltextrun"/>
          <w:lang w:val="en-US"/>
        </w:rPr>
      </w:pPr>
    </w:p>
    <w:p w14:paraId="35F4AE3D" w14:textId="10570ACF" w:rsidR="00695F90" w:rsidRPr="008A3714" w:rsidRDefault="008A3714" w:rsidP="002B6736">
      <w:pPr>
        <w:spacing w:after="0"/>
        <w:jc w:val="both"/>
        <w:rPr>
          <w:rStyle w:val="normaltextrun"/>
        </w:rPr>
      </w:pPr>
      <w:r>
        <w:rPr>
          <w:rStyle w:val="normaltextrun"/>
        </w:rPr>
        <w:t xml:space="preserve">The two options presented should be discussed </w:t>
      </w:r>
      <w:r w:rsidR="00456827">
        <w:rPr>
          <w:rStyle w:val="normaltextrun"/>
        </w:rPr>
        <w:t>together with MPR values</w:t>
      </w:r>
      <w:r w:rsidR="00871EF7">
        <w:rPr>
          <w:rStyle w:val="normaltextrun"/>
        </w:rPr>
        <w:t xml:space="preserve"> possible to be applied in each case</w:t>
      </w:r>
      <w:r w:rsidR="00456827">
        <w:rPr>
          <w:rStyle w:val="normaltextrun"/>
        </w:rPr>
        <w:t xml:space="preserve"> and MPR reduction for Rel-18 should be introduced. </w:t>
      </w:r>
    </w:p>
    <w:p w14:paraId="6F5467C4" w14:textId="77777777" w:rsidR="00CD0F87" w:rsidRDefault="00CD0F87" w:rsidP="002B6736">
      <w:pPr>
        <w:spacing w:after="0"/>
        <w:jc w:val="both"/>
        <w:rPr>
          <w:rStyle w:val="normaltextrun"/>
        </w:rPr>
      </w:pPr>
    </w:p>
    <w:p w14:paraId="1BDB6217" w14:textId="121F2861" w:rsidR="00300567" w:rsidRPr="006B3402" w:rsidRDefault="00535E74" w:rsidP="002B6736">
      <w:pPr>
        <w:spacing w:after="0"/>
        <w:jc w:val="both"/>
        <w:rPr>
          <w:i/>
        </w:rPr>
      </w:pPr>
      <w:r>
        <w:rPr>
          <w:b/>
          <w:i/>
        </w:rPr>
        <w:t xml:space="preserve">Proposal </w:t>
      </w:r>
      <w:r w:rsidR="008A630F">
        <w:rPr>
          <w:b/>
          <w:i/>
        </w:rPr>
        <w:t>9</w:t>
      </w:r>
      <w:r w:rsidRPr="6395B05F">
        <w:rPr>
          <w:color w:val="000000" w:themeColor="text1"/>
        </w:rPr>
        <w:t xml:space="preserve">: </w:t>
      </w:r>
      <w:r>
        <w:rPr>
          <w:i/>
          <w:iCs/>
        </w:rPr>
        <w:t>Discuss the two options</w:t>
      </w:r>
      <w:r w:rsidR="006D183E">
        <w:rPr>
          <w:i/>
          <w:iCs/>
        </w:rPr>
        <w:t xml:space="preserve"> and related MPR values</w:t>
      </w:r>
      <w:r>
        <w:rPr>
          <w:i/>
          <w:iCs/>
        </w:rPr>
        <w:t xml:space="preserve"> and introduce MPR reduction </w:t>
      </w:r>
      <w:r w:rsidR="006D183E">
        <w:rPr>
          <w:i/>
          <w:iCs/>
        </w:rPr>
        <w:t>for Rel-18</w:t>
      </w:r>
      <w:r w:rsidR="006B3402">
        <w:rPr>
          <w:i/>
        </w:rPr>
        <w:t>.</w:t>
      </w:r>
    </w:p>
    <w:p w14:paraId="7418D0BC" w14:textId="77777777" w:rsidR="005029FE" w:rsidRDefault="005029FE" w:rsidP="002B6736">
      <w:pPr>
        <w:spacing w:after="0"/>
        <w:jc w:val="both"/>
        <w:rPr>
          <w:i/>
          <w:iCs/>
        </w:rPr>
      </w:pPr>
    </w:p>
    <w:p w14:paraId="188FFFF8" w14:textId="253754DF" w:rsidR="003B0BF8" w:rsidRDefault="003B0BF8" w:rsidP="002B6736">
      <w:pPr>
        <w:spacing w:after="0"/>
        <w:jc w:val="both"/>
      </w:pPr>
      <w:r w:rsidRPr="000B39D5">
        <w:t>ACLR</w:t>
      </w:r>
      <w:r>
        <w:t xml:space="preserve"> has been discussed in previous RAN4 meeting</w:t>
      </w:r>
      <w:r w:rsidR="00664156">
        <w:t xml:space="preserve"> with three possible options:</w:t>
      </w:r>
    </w:p>
    <w:p w14:paraId="19750B71" w14:textId="77777777" w:rsidR="00664156" w:rsidRDefault="00664156" w:rsidP="000B39D5">
      <w:pPr>
        <w:pStyle w:val="ListParagraph"/>
        <w:numPr>
          <w:ilvl w:val="0"/>
          <w:numId w:val="37"/>
        </w:numPr>
        <w:overflowPunct/>
        <w:autoSpaceDE/>
        <w:autoSpaceDN/>
        <w:adjustRightInd/>
        <w:spacing w:after="120"/>
        <w:contextualSpacing w:val="0"/>
        <w:textAlignment w:val="auto"/>
        <w:rPr>
          <w:rFonts w:eastAsia="SimSun"/>
          <w:color w:val="0070C0"/>
          <w:szCs w:val="24"/>
          <w:lang w:eastAsia="zh-CN"/>
        </w:rPr>
      </w:pPr>
      <w:r w:rsidRPr="006D330B">
        <w:rPr>
          <w:rFonts w:eastAsia="SimSun"/>
          <w:color w:val="0070C0"/>
          <w:szCs w:val="24"/>
          <w:lang w:eastAsia="zh-CN"/>
        </w:rPr>
        <w:t xml:space="preserve">Option 1: </w:t>
      </w:r>
      <w:r>
        <w:rPr>
          <w:rFonts w:eastAsia="SimSun"/>
          <w:color w:val="0070C0"/>
          <w:szCs w:val="24"/>
          <w:lang w:eastAsia="zh-CN"/>
        </w:rPr>
        <w:t>A</w:t>
      </w:r>
      <w:r w:rsidRPr="00764C00">
        <w:rPr>
          <w:rFonts w:eastAsia="SimSun"/>
          <w:color w:val="0070C0"/>
          <w:szCs w:val="24"/>
          <w:lang w:eastAsia="zh-CN"/>
        </w:rPr>
        <w:t xml:space="preserve">pply the ACLR of the </w:t>
      </w:r>
      <w:r>
        <w:rPr>
          <w:rFonts w:eastAsia="SimSun"/>
          <w:color w:val="0070C0"/>
          <w:szCs w:val="24"/>
          <w:lang w:eastAsia="zh-CN"/>
        </w:rPr>
        <w:t xml:space="preserve">nominal </w:t>
      </w:r>
      <w:r w:rsidRPr="00764C00">
        <w:rPr>
          <w:rFonts w:eastAsia="SimSun"/>
          <w:color w:val="0070C0"/>
          <w:szCs w:val="24"/>
          <w:lang w:eastAsia="zh-CN"/>
        </w:rPr>
        <w:t>UE power class</w:t>
      </w:r>
      <w:r>
        <w:rPr>
          <w:rFonts w:eastAsia="SimSun"/>
          <w:color w:val="0070C0"/>
          <w:szCs w:val="24"/>
          <w:lang w:eastAsia="zh-CN"/>
        </w:rPr>
        <w:t xml:space="preserve">. i.e. RAN4 shall make no changes to the applicable ACLR for </w:t>
      </w:r>
      <w:r w:rsidRPr="00A464DC">
        <w:rPr>
          <w:rFonts w:eastAsia="SimSun"/>
          <w:color w:val="0070C0"/>
          <w:szCs w:val="24"/>
          <w:lang w:eastAsia="zh-CN"/>
        </w:rPr>
        <w:t>FDSS with QPSK</w:t>
      </w:r>
      <w:r>
        <w:rPr>
          <w:rFonts w:eastAsia="SimSun"/>
          <w:color w:val="0070C0"/>
          <w:szCs w:val="24"/>
          <w:lang w:eastAsia="zh-CN"/>
        </w:rPr>
        <w:t xml:space="preserve"> and power boosting and the current requirement is applicable.</w:t>
      </w:r>
    </w:p>
    <w:p w14:paraId="7859CE2A" w14:textId="7C24609C" w:rsidR="00664156" w:rsidRPr="000B39D5" w:rsidRDefault="00664156" w:rsidP="000B39D5">
      <w:pPr>
        <w:pStyle w:val="ListParagraph"/>
        <w:numPr>
          <w:ilvl w:val="0"/>
          <w:numId w:val="37"/>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Option 2: A</w:t>
      </w:r>
      <w:r w:rsidRPr="00654D6B">
        <w:rPr>
          <w:rFonts w:eastAsia="SimSun"/>
          <w:color w:val="0070C0"/>
          <w:szCs w:val="24"/>
          <w:lang w:eastAsia="zh-CN"/>
        </w:rPr>
        <w:t>pply the ACLR of a PC2 UE to a PC3 UE when the output power can be boosted to the same level with a PC2 UE</w:t>
      </w:r>
    </w:p>
    <w:p w14:paraId="28472595" w14:textId="77777777" w:rsidR="00664156" w:rsidRDefault="00664156" w:rsidP="000B39D5">
      <w:pPr>
        <w:pStyle w:val="ListParagraph"/>
        <w:numPr>
          <w:ilvl w:val="0"/>
          <w:numId w:val="37"/>
        </w:numPr>
        <w:overflowPunct/>
        <w:autoSpaceDE/>
        <w:autoSpaceDN/>
        <w:adjustRightInd/>
        <w:spacing w:after="120"/>
        <w:contextualSpacing w:val="0"/>
        <w:textAlignment w:val="auto"/>
        <w:rPr>
          <w:rFonts w:eastAsia="SimSun"/>
          <w:color w:val="0070C0"/>
          <w:szCs w:val="24"/>
          <w:lang w:eastAsia="zh-CN"/>
        </w:rPr>
      </w:pPr>
      <w:r w:rsidRPr="006D330B">
        <w:rPr>
          <w:rFonts w:eastAsia="SimSun"/>
          <w:color w:val="0070C0"/>
          <w:szCs w:val="24"/>
          <w:lang w:eastAsia="zh-CN"/>
        </w:rPr>
        <w:t xml:space="preserve">Option </w:t>
      </w:r>
      <w:r>
        <w:rPr>
          <w:rFonts w:eastAsia="SimSun"/>
          <w:color w:val="0070C0"/>
          <w:szCs w:val="24"/>
          <w:lang w:eastAsia="zh-CN"/>
        </w:rPr>
        <w:t>3</w:t>
      </w:r>
      <w:r w:rsidRPr="006D330B">
        <w:rPr>
          <w:rFonts w:eastAsia="SimSun"/>
          <w:color w:val="0070C0"/>
          <w:szCs w:val="24"/>
          <w:lang w:eastAsia="zh-CN"/>
        </w:rPr>
        <w:t xml:space="preserve">: </w:t>
      </w:r>
      <w:r>
        <w:rPr>
          <w:rFonts w:eastAsia="SimSun"/>
          <w:color w:val="0070C0"/>
          <w:szCs w:val="24"/>
          <w:lang w:eastAsia="zh-CN"/>
        </w:rPr>
        <w:t xml:space="preserve">RAN4 shall define a new ACLR applicable for </w:t>
      </w:r>
      <w:r w:rsidRPr="00A464DC">
        <w:rPr>
          <w:rFonts w:eastAsia="SimSun"/>
          <w:color w:val="0070C0"/>
          <w:szCs w:val="24"/>
          <w:lang w:eastAsia="zh-CN"/>
        </w:rPr>
        <w:t>FDSS with QPSK</w:t>
      </w:r>
      <w:r>
        <w:rPr>
          <w:rFonts w:eastAsia="SimSun"/>
          <w:color w:val="0070C0"/>
          <w:szCs w:val="24"/>
          <w:lang w:eastAsia="zh-CN"/>
        </w:rPr>
        <w:t xml:space="preserve"> and power boosting.</w:t>
      </w:r>
    </w:p>
    <w:p w14:paraId="5A821F46" w14:textId="548CDAF4" w:rsidR="00664156" w:rsidRDefault="00012C1D" w:rsidP="00664156">
      <w:pPr>
        <w:spacing w:after="0"/>
        <w:jc w:val="both"/>
      </w:pPr>
      <w:r>
        <w:t>According to results in TR 36.886 it looks like 1dB tightening of ACLR is beneficial in case 26dBm transmission power is used. With boosting lower than that it may not be necessary. Whether tightening of ACLR is required hence depends on the amount of boosting applied.</w:t>
      </w:r>
      <w:r w:rsidR="00961B2D">
        <w:rPr>
          <w:lang w:val="en-US"/>
        </w:rPr>
        <w:t xml:space="preserve"> Hence, we propose to </w:t>
      </w:r>
      <w:r w:rsidR="002351AD">
        <w:rPr>
          <w:lang w:val="en-US"/>
        </w:rPr>
        <w:t xml:space="preserve">make the decision </w:t>
      </w:r>
      <w:r w:rsidR="00F153A1">
        <w:rPr>
          <w:lang w:val="en-US"/>
        </w:rPr>
        <w:t xml:space="preserve">for ACLR </w:t>
      </w:r>
      <w:r w:rsidR="00675999">
        <w:rPr>
          <w:lang w:val="en-US"/>
        </w:rPr>
        <w:t>only</w:t>
      </w:r>
      <w:r w:rsidR="003A0755">
        <w:rPr>
          <w:lang w:val="en-US"/>
        </w:rPr>
        <w:t xml:space="preserve"> when </w:t>
      </w:r>
      <w:r w:rsidR="00FF64DA">
        <w:rPr>
          <w:lang w:val="en-US"/>
        </w:rPr>
        <w:t>the amount of power boost has been agreed.</w:t>
      </w:r>
      <w:r w:rsidR="002351AD">
        <w:rPr>
          <w:lang w:val="en-US"/>
        </w:rPr>
        <w:t xml:space="preserve"> </w:t>
      </w:r>
    </w:p>
    <w:p w14:paraId="234EA6D8" w14:textId="77777777" w:rsidR="00664156" w:rsidRPr="000B39D5" w:rsidRDefault="00664156" w:rsidP="00664156">
      <w:pPr>
        <w:spacing w:after="0"/>
        <w:jc w:val="both"/>
      </w:pPr>
    </w:p>
    <w:p w14:paraId="08C594D2" w14:textId="67497B86" w:rsidR="005029FE" w:rsidRDefault="00501F1C" w:rsidP="002B6736">
      <w:pPr>
        <w:spacing w:after="0"/>
        <w:jc w:val="both"/>
      </w:pPr>
      <w:r>
        <w:t>Also duty cycle has been discussed in previous RAN4 meeting. In our view similar approach could be used as has been used for pi/2 BPSK. Actual</w:t>
      </w:r>
      <w:r w:rsidR="0084138C">
        <w:t xml:space="preserve"> value of the</w:t>
      </w:r>
      <w:r>
        <w:t xml:space="preserve"> duty cycle threshold could be discussed in RAN4</w:t>
      </w:r>
      <w:r w:rsidR="00D46404">
        <w:rPr>
          <w:lang w:val="en-US"/>
        </w:rPr>
        <w:t xml:space="preserve"> when the amount of power boost has been agreed</w:t>
      </w:r>
      <w:r>
        <w:t xml:space="preserve">. </w:t>
      </w:r>
    </w:p>
    <w:p w14:paraId="5A157C1E" w14:textId="77777777" w:rsidR="00D46404" w:rsidRDefault="00D46404" w:rsidP="002B6736">
      <w:pPr>
        <w:spacing w:after="0"/>
        <w:jc w:val="both"/>
      </w:pPr>
    </w:p>
    <w:p w14:paraId="22E1A0DC" w14:textId="4B37BD5B" w:rsidR="00D46404" w:rsidRDefault="00D46404" w:rsidP="00D46404">
      <w:pPr>
        <w:spacing w:after="0"/>
        <w:jc w:val="both"/>
        <w:rPr>
          <w:i/>
          <w:iCs/>
        </w:rPr>
      </w:pPr>
      <w:r>
        <w:rPr>
          <w:b/>
          <w:i/>
        </w:rPr>
        <w:t xml:space="preserve">Proposal </w:t>
      </w:r>
      <w:r w:rsidR="008A630F">
        <w:rPr>
          <w:b/>
          <w:i/>
        </w:rPr>
        <w:t>10</w:t>
      </w:r>
      <w:r w:rsidRPr="6395B05F">
        <w:rPr>
          <w:color w:val="000000" w:themeColor="text1"/>
        </w:rPr>
        <w:t xml:space="preserve">: </w:t>
      </w:r>
      <w:r w:rsidR="008E10F7">
        <w:rPr>
          <w:i/>
          <w:iCs/>
        </w:rPr>
        <w:t>P</w:t>
      </w:r>
      <w:r w:rsidR="00DA66CC">
        <w:rPr>
          <w:i/>
          <w:iCs/>
        </w:rPr>
        <w:t>ut</w:t>
      </w:r>
      <w:r w:rsidR="008E10F7">
        <w:rPr>
          <w:i/>
          <w:iCs/>
        </w:rPr>
        <w:t xml:space="preserve"> the </w:t>
      </w:r>
      <w:r w:rsidR="00664AD2">
        <w:rPr>
          <w:i/>
          <w:iCs/>
        </w:rPr>
        <w:t>discussion related to ACLR and duty cycle threshold</w:t>
      </w:r>
      <w:r w:rsidR="00DA66CC">
        <w:rPr>
          <w:i/>
          <w:iCs/>
        </w:rPr>
        <w:t xml:space="preserve"> on hold</w:t>
      </w:r>
      <w:r w:rsidR="00664AD2">
        <w:rPr>
          <w:i/>
          <w:iCs/>
        </w:rPr>
        <w:t xml:space="preserve"> </w:t>
      </w:r>
      <w:r w:rsidR="00870449">
        <w:rPr>
          <w:i/>
          <w:iCs/>
        </w:rPr>
        <w:t>u</w:t>
      </w:r>
      <w:r w:rsidR="00605E11">
        <w:rPr>
          <w:i/>
          <w:iCs/>
        </w:rPr>
        <w:t xml:space="preserve">ntil </w:t>
      </w:r>
      <w:r w:rsidR="007A1339">
        <w:rPr>
          <w:i/>
          <w:iCs/>
        </w:rPr>
        <w:t xml:space="preserve">the </w:t>
      </w:r>
      <w:r w:rsidR="4DB1E237" w:rsidRPr="2173621A">
        <w:rPr>
          <w:i/>
          <w:iCs/>
        </w:rPr>
        <w:t xml:space="preserve">possible </w:t>
      </w:r>
      <w:r w:rsidR="4638DD8C" w:rsidRPr="2173621A">
        <w:rPr>
          <w:i/>
          <w:iCs/>
        </w:rPr>
        <w:t>support for</w:t>
      </w:r>
      <w:r w:rsidR="007A1339">
        <w:rPr>
          <w:i/>
          <w:iCs/>
        </w:rPr>
        <w:t xml:space="preserve"> power boost </w:t>
      </w:r>
      <w:r w:rsidR="2AE2C9A2" w:rsidRPr="2173621A">
        <w:rPr>
          <w:i/>
          <w:iCs/>
        </w:rPr>
        <w:t>(and its amount)</w:t>
      </w:r>
      <w:r w:rsidR="007A1339" w:rsidRPr="2173621A">
        <w:rPr>
          <w:i/>
          <w:iCs/>
        </w:rPr>
        <w:t xml:space="preserve"> </w:t>
      </w:r>
      <w:r w:rsidR="00DA66CC">
        <w:rPr>
          <w:i/>
          <w:iCs/>
        </w:rPr>
        <w:t xml:space="preserve">has been </w:t>
      </w:r>
      <w:r w:rsidR="1403367F" w:rsidRPr="2173621A">
        <w:rPr>
          <w:i/>
          <w:iCs/>
        </w:rPr>
        <w:t>decided</w:t>
      </w:r>
      <w:r w:rsidR="00DA66CC">
        <w:rPr>
          <w:i/>
          <w:iCs/>
        </w:rPr>
        <w:t>.</w:t>
      </w:r>
    </w:p>
    <w:p w14:paraId="576B1C5F" w14:textId="77777777" w:rsidR="00D46404" w:rsidRPr="000B39D5" w:rsidRDefault="00D46404" w:rsidP="002B6736">
      <w:pPr>
        <w:spacing w:after="0"/>
        <w:jc w:val="both"/>
      </w:pPr>
    </w:p>
    <w:p w14:paraId="4AA4446E" w14:textId="77777777" w:rsidR="00F97E1C" w:rsidRDefault="00F97E1C" w:rsidP="002B6736">
      <w:pPr>
        <w:spacing w:after="0"/>
        <w:jc w:val="both"/>
        <w:rPr>
          <w:i/>
          <w:iCs/>
        </w:rPr>
      </w:pPr>
    </w:p>
    <w:p w14:paraId="33C7073D" w14:textId="359D5802" w:rsidR="00F97E1C" w:rsidRPr="000B39D5" w:rsidRDefault="00F97E1C" w:rsidP="000B39D5">
      <w:pPr>
        <w:spacing w:after="0"/>
      </w:pPr>
      <w:r>
        <w:rPr>
          <w:rStyle w:val="normaltextrun"/>
        </w:rPr>
        <w:t xml:space="preserve">In RAN4 #108 </w:t>
      </w:r>
      <w:r>
        <w:rPr>
          <w:rStyle w:val="normaltextrun"/>
          <w:lang w:val="en-US"/>
        </w:rPr>
        <w:t xml:space="preserve">following was agreed in </w:t>
      </w:r>
      <w:r>
        <w:rPr>
          <w:rStyle w:val="normaltextrun"/>
        </w:rPr>
        <w:t>a WF [3]:</w:t>
      </w:r>
    </w:p>
    <w:p w14:paraId="647870C8" w14:textId="402F46BE" w:rsidR="006D183E" w:rsidRDefault="00F97E1C" w:rsidP="002B6736">
      <w:pPr>
        <w:spacing w:after="0"/>
        <w:jc w:val="both"/>
        <w:rPr>
          <w:rStyle w:val="normaltextrun"/>
        </w:rPr>
      </w:pPr>
      <w:r>
        <w:rPr>
          <w:noProof/>
        </w:rPr>
        <mc:AlternateContent>
          <mc:Choice Requires="wps">
            <w:drawing>
              <wp:anchor distT="0" distB="0" distL="114300" distR="114300" simplePos="0" relativeHeight="251658245" behindDoc="0" locked="0" layoutInCell="1" allowOverlap="1" wp14:anchorId="2F530F89" wp14:editId="66ACF8D5">
                <wp:simplePos x="0" y="0"/>
                <wp:positionH relativeFrom="margin">
                  <wp:align>left</wp:align>
                </wp:positionH>
                <wp:positionV relativeFrom="paragraph">
                  <wp:posOffset>143352</wp:posOffset>
                </wp:positionV>
                <wp:extent cx="6438900" cy="650081"/>
                <wp:effectExtent l="0" t="0" r="19050" b="17145"/>
                <wp:wrapNone/>
                <wp:docPr id="10" name="Rectangle 10"/>
                <wp:cNvGraphicFramePr/>
                <a:graphic xmlns:a="http://schemas.openxmlformats.org/drawingml/2006/main">
                  <a:graphicData uri="http://schemas.microsoft.com/office/word/2010/wordprocessingShape">
                    <wps:wsp>
                      <wps:cNvSpPr/>
                      <wps:spPr>
                        <a:xfrm>
                          <a:off x="0" y="0"/>
                          <a:ext cx="6438900" cy="65008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26FE3BDA">
              <v:rect id="Rectangle 10" style="position:absolute;margin-left:0;margin-top:11.3pt;width:507pt;height:51.2pt;z-index:25166643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spid="_x0000_s1026" filled="f" strokecolor="#1f3763 [1604]" strokeweight="1pt" w14:anchorId="3EE72E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">
                <w10:wrap anchorx="margin"/>
              </v:rect>
            </w:pict>
          </mc:Fallback>
        </mc:AlternateContent>
      </w:r>
    </w:p>
    <w:p w14:paraId="4F2950EC" w14:textId="77777777" w:rsidR="00F97E1C" w:rsidRPr="00EF3FF4" w:rsidRDefault="00F97E1C" w:rsidP="00F97E1C">
      <w:pPr>
        <w:spacing w:afterLines="50" w:after="120"/>
        <w:rPr>
          <w:b/>
          <w:lang w:eastAsia="zh-CN"/>
        </w:rPr>
      </w:pPr>
      <w:r>
        <w:rPr>
          <w:rStyle w:val="normaltextrun"/>
        </w:rPr>
        <w:tab/>
      </w:r>
      <w:r>
        <w:rPr>
          <w:b/>
          <w:lang w:eastAsia="zh-CN"/>
        </w:rPr>
        <w:t>Way forward</w:t>
      </w:r>
      <w:r w:rsidRPr="00EF3FF4">
        <w:rPr>
          <w:b/>
          <w:lang w:eastAsia="zh-CN"/>
        </w:rPr>
        <w:t>:</w:t>
      </w:r>
    </w:p>
    <w:p w14:paraId="7F1251E9" w14:textId="1D2F7A16" w:rsidR="00F97E1C" w:rsidRDefault="00F97E1C" w:rsidP="000B39D5">
      <w:pPr>
        <w:ind w:left="720" w:hanging="720"/>
        <w:rPr>
          <w:lang w:eastAsia="zh-CN"/>
        </w:rPr>
      </w:pPr>
      <w:r>
        <w:rPr>
          <w:lang w:eastAsia="zh-CN"/>
        </w:rPr>
        <w:tab/>
      </w:r>
      <w:r w:rsidRPr="3B68F78B">
        <w:rPr>
          <w:lang w:eastAsia="zh-CN"/>
        </w:rPr>
        <w:t>-</w:t>
      </w:r>
      <w:r>
        <w:tab/>
      </w:r>
      <w:r>
        <w:rPr>
          <w:lang w:eastAsia="zh-CN"/>
        </w:rPr>
        <w:t>Companies are encouraged to bring proposals in showing needed changes to the specification for the next meeting.</w:t>
      </w:r>
    </w:p>
    <w:p w14:paraId="5B6B0E32" w14:textId="77777777" w:rsidR="00F97E1C" w:rsidRDefault="00F97E1C" w:rsidP="002B6736">
      <w:pPr>
        <w:spacing w:after="0"/>
        <w:jc w:val="both"/>
        <w:rPr>
          <w:rStyle w:val="normaltextrun"/>
        </w:rPr>
      </w:pPr>
    </w:p>
    <w:p w14:paraId="4C752548" w14:textId="25FB483B" w:rsidR="00300567" w:rsidRDefault="00402340" w:rsidP="002B6736">
      <w:pPr>
        <w:spacing w:after="0"/>
        <w:jc w:val="both"/>
        <w:rPr>
          <w:rStyle w:val="normaltextrun"/>
        </w:rPr>
      </w:pPr>
      <w:r>
        <w:rPr>
          <w:rStyle w:val="normaltextrun"/>
        </w:rPr>
        <w:t xml:space="preserve">Two </w:t>
      </w:r>
      <w:r w:rsidR="003D1797">
        <w:rPr>
          <w:rStyle w:val="normaltextrun"/>
        </w:rPr>
        <w:t>draftCRs have been submitted for this meeting in [</w:t>
      </w:r>
      <w:r w:rsidR="001E7BE5">
        <w:rPr>
          <w:rStyle w:val="normaltextrun"/>
        </w:rPr>
        <w:t>7</w:t>
      </w:r>
      <w:r w:rsidR="003D1797">
        <w:rPr>
          <w:rStyle w:val="normaltextrun"/>
        </w:rPr>
        <w:t>] and</w:t>
      </w:r>
      <w:r w:rsidR="007345BB">
        <w:rPr>
          <w:rStyle w:val="normaltextrun"/>
        </w:rPr>
        <w:t xml:space="preserve"> </w:t>
      </w:r>
      <w:r w:rsidR="003D1797">
        <w:rPr>
          <w:rStyle w:val="normaltextrun"/>
        </w:rPr>
        <w:t>[</w:t>
      </w:r>
      <w:r w:rsidR="001E7BE5">
        <w:rPr>
          <w:rStyle w:val="normaltextrun"/>
        </w:rPr>
        <w:t>8</w:t>
      </w:r>
      <w:r w:rsidR="003D1797">
        <w:rPr>
          <w:rStyle w:val="normaltextrun"/>
        </w:rPr>
        <w:t>] which sho</w:t>
      </w:r>
      <w:r w:rsidR="008135F7">
        <w:rPr>
          <w:rStyle w:val="normaltextrun"/>
        </w:rPr>
        <w:t xml:space="preserve">ws what </w:t>
      </w:r>
      <w:r w:rsidR="00186EFA">
        <w:rPr>
          <w:rStyle w:val="normaltextrun"/>
        </w:rPr>
        <w:t>it intended changed depending on the chosen options above.</w:t>
      </w:r>
    </w:p>
    <w:p w14:paraId="687E3526" w14:textId="77777777" w:rsidR="00583987" w:rsidRDefault="00583987" w:rsidP="002B6736">
      <w:pPr>
        <w:spacing w:after="0"/>
        <w:jc w:val="both"/>
        <w:rPr>
          <w:rStyle w:val="normaltextrun"/>
        </w:rPr>
      </w:pPr>
    </w:p>
    <w:p w14:paraId="7351B550" w14:textId="46875FBC" w:rsidR="001563B6" w:rsidRPr="00AB707D" w:rsidRDefault="00AB707D" w:rsidP="002B6736">
      <w:pPr>
        <w:spacing w:after="0"/>
        <w:jc w:val="both"/>
        <w:rPr>
          <w:rStyle w:val="normaltextrun"/>
        </w:rPr>
      </w:pPr>
      <w:r>
        <w:rPr>
          <w:rStyle w:val="normaltextrun"/>
        </w:rPr>
        <w:t>Capabilities for new MPR/PAR requirements have also been discussed. Depending on the result of the discussion whether to introduce boosting or not, new capability would be needed at least for UEs fulfilling the new optional MPR requirements. Also there is a question whether to introduce a capability for power boosting</w:t>
      </w:r>
      <w:r w:rsidR="00DA6308">
        <w:rPr>
          <w:rStyle w:val="normaltextrun"/>
        </w:rPr>
        <w:t>, in such case it would be beneficial to avoid fragmenting MPR/PAR reduction further with a separate capability</w:t>
      </w:r>
      <w:r>
        <w:rPr>
          <w:rStyle w:val="normaltextrun"/>
        </w:rPr>
        <w:t>. In any case RAN2 should be informed of the need for new capabilities</w:t>
      </w:r>
      <w:r w:rsidR="00800905">
        <w:rPr>
          <w:rStyle w:val="normaltextrun"/>
        </w:rPr>
        <w:t>.</w:t>
      </w:r>
    </w:p>
    <w:p w14:paraId="456211CC" w14:textId="0AF10D6A" w:rsidR="005A343F" w:rsidRPr="000B39D5" w:rsidRDefault="005A343F" w:rsidP="002B6736">
      <w:pPr>
        <w:spacing w:after="0"/>
        <w:jc w:val="both"/>
        <w:rPr>
          <w:rStyle w:val="normaltextrun"/>
          <w:rFonts w:eastAsia="SimSun"/>
          <w:color w:val="0070C0"/>
          <w:szCs w:val="24"/>
          <w:lang w:eastAsia="zh-CN"/>
        </w:rPr>
      </w:pPr>
    </w:p>
    <w:p w14:paraId="4505635A" w14:textId="4E1F1112" w:rsidR="002F1940" w:rsidRDefault="00D57F43" w:rsidP="00AA7654">
      <w:pPr>
        <w:pStyle w:val="Heading1"/>
        <w:rPr>
          <w:szCs w:val="36"/>
        </w:rPr>
      </w:pPr>
      <w:r>
        <w:rPr>
          <w:szCs w:val="36"/>
        </w:rPr>
        <w:t>6</w:t>
      </w:r>
      <w:r w:rsidR="006D3D88">
        <w:rPr>
          <w:szCs w:val="36"/>
        </w:rPr>
        <w:t>.</w:t>
      </w:r>
      <w:r w:rsidR="002F1940">
        <w:rPr>
          <w:szCs w:val="36"/>
        </w:rPr>
        <w:tab/>
      </w:r>
      <w:bookmarkStart w:id="7" w:name="OLE_LINK53"/>
      <w:bookmarkStart w:id="8" w:name="OLE_LINK54"/>
      <w:r w:rsidR="00AA7654">
        <w:rPr>
          <w:szCs w:val="36"/>
        </w:rPr>
        <w:t>Conclusion</w:t>
      </w:r>
    </w:p>
    <w:p w14:paraId="6120D6D1" w14:textId="4A591BF6" w:rsidR="002E54E0" w:rsidRDefault="002E54E0" w:rsidP="002E54E0">
      <w:pPr>
        <w:spacing w:after="0"/>
        <w:rPr>
          <w:rStyle w:val="normaltextrun"/>
          <w:color w:val="000000"/>
          <w:shd w:val="clear" w:color="auto" w:fill="FFFFFF"/>
          <w:lang w:val="en-US"/>
        </w:rPr>
      </w:pPr>
      <w:r>
        <w:t xml:space="preserve">In this paper we discuss the </w:t>
      </w:r>
      <w:r w:rsidR="001F5246" w:rsidRPr="003A15CF">
        <w:t>next steps for MPR/PAR reduction in Rel-18</w:t>
      </w:r>
      <w:r>
        <w:t xml:space="preserve">. Based on the discussion </w:t>
      </w:r>
      <w:r>
        <w:rPr>
          <w:rStyle w:val="normaltextrun"/>
          <w:color w:val="000000"/>
          <w:shd w:val="clear" w:color="auto" w:fill="FFFFFF"/>
          <w:lang w:val="en-US"/>
        </w:rPr>
        <w:t>we make the following</w:t>
      </w:r>
      <w:r w:rsidR="00484805">
        <w:rPr>
          <w:rStyle w:val="normaltextrun"/>
          <w:color w:val="000000"/>
          <w:shd w:val="clear" w:color="auto" w:fill="FFFFFF"/>
          <w:lang w:val="en-US"/>
        </w:rPr>
        <w:t xml:space="preserve"> observation</w:t>
      </w:r>
      <w:r w:rsidR="003C7293">
        <w:rPr>
          <w:rStyle w:val="normaltextrun"/>
          <w:color w:val="000000"/>
          <w:shd w:val="clear" w:color="auto" w:fill="FFFFFF"/>
          <w:lang w:val="en-US"/>
        </w:rPr>
        <w:t>s</w:t>
      </w:r>
      <w:r w:rsidR="00484805">
        <w:rPr>
          <w:rStyle w:val="normaltextrun"/>
          <w:color w:val="000000"/>
          <w:shd w:val="clear" w:color="auto" w:fill="FFFFFF"/>
          <w:lang w:val="en-US"/>
        </w:rPr>
        <w:t xml:space="preserve"> and</w:t>
      </w:r>
      <w:r>
        <w:rPr>
          <w:rStyle w:val="normaltextrun"/>
          <w:color w:val="000000"/>
          <w:shd w:val="clear" w:color="auto" w:fill="FFFFFF"/>
          <w:lang w:val="en-US"/>
        </w:rPr>
        <w:t xml:space="preserve"> proposal</w:t>
      </w:r>
      <w:r w:rsidR="003A15CF">
        <w:rPr>
          <w:rStyle w:val="normaltextrun"/>
          <w:color w:val="000000"/>
          <w:shd w:val="clear" w:color="auto" w:fill="FFFFFF"/>
        </w:rPr>
        <w:t>s</w:t>
      </w:r>
      <w:r>
        <w:rPr>
          <w:rStyle w:val="normaltextrun"/>
          <w:color w:val="000000"/>
          <w:shd w:val="clear" w:color="auto" w:fill="FFFFFF"/>
          <w:lang w:val="en-US"/>
        </w:rPr>
        <w:t>:</w:t>
      </w:r>
    </w:p>
    <w:p w14:paraId="619CD67F" w14:textId="77777777" w:rsidR="00D225BD" w:rsidRDefault="00D225BD" w:rsidP="002E54E0">
      <w:pPr>
        <w:spacing w:after="0"/>
        <w:rPr>
          <w:rStyle w:val="normaltextrun"/>
          <w:color w:val="000000"/>
          <w:shd w:val="clear" w:color="auto" w:fill="FFFFFF"/>
          <w:lang w:val="en-US"/>
        </w:rPr>
      </w:pPr>
    </w:p>
    <w:p w14:paraId="56A62FCB" w14:textId="77777777" w:rsidR="00787A8B" w:rsidRPr="000A3140" w:rsidRDefault="00787A8B" w:rsidP="00787A8B">
      <w:pPr>
        <w:spacing w:after="0"/>
        <w:jc w:val="both"/>
        <w:rPr>
          <w:rStyle w:val="normaltextrun"/>
          <w:i/>
          <w:iCs/>
        </w:rPr>
      </w:pPr>
      <w:r>
        <w:rPr>
          <w:b/>
          <w:bCs/>
          <w:i/>
          <w:iCs/>
        </w:rPr>
        <w:t>Observation 1</w:t>
      </w:r>
      <w:r w:rsidRPr="002D779D">
        <w:rPr>
          <w:b/>
          <w:bCs/>
          <w:i/>
          <w:iCs/>
          <w:noProof/>
        </w:rPr>
        <w:t xml:space="preserve">: </w:t>
      </w:r>
      <w:r>
        <w:rPr>
          <w:rStyle w:val="normaltextrun"/>
          <w:rFonts w:cs="Arial"/>
          <w:i/>
          <w:iCs/>
          <w:color w:val="000000"/>
          <w:szCs w:val="22"/>
          <w:shd w:val="clear" w:color="auto" w:fill="FFFFFF"/>
        </w:rPr>
        <w:t xml:space="preserve"> </w:t>
      </w:r>
      <w:r w:rsidRPr="000A3140">
        <w:rPr>
          <w:rStyle w:val="normaltextrun"/>
          <w:i/>
          <w:iCs/>
        </w:rPr>
        <w:t>According to WID and agreement</w:t>
      </w:r>
      <w:r>
        <w:rPr>
          <w:rStyle w:val="normaltextrun"/>
          <w:i/>
          <w:iCs/>
        </w:rPr>
        <w:t>s</w:t>
      </w:r>
      <w:r w:rsidRPr="000A3140">
        <w:rPr>
          <w:rStyle w:val="normaltextrun"/>
          <w:i/>
          <w:iCs/>
        </w:rPr>
        <w:t xml:space="preserve"> made until now, there are </w:t>
      </w:r>
      <w:r>
        <w:rPr>
          <w:rStyle w:val="normaltextrun"/>
          <w:i/>
          <w:iCs/>
        </w:rPr>
        <w:t>two transparent</w:t>
      </w:r>
      <w:r w:rsidRPr="000A3140">
        <w:rPr>
          <w:rStyle w:val="normaltextrun"/>
          <w:i/>
          <w:iCs/>
        </w:rPr>
        <w:t xml:space="preserve"> </w:t>
      </w:r>
      <w:r>
        <w:rPr>
          <w:rStyle w:val="normaltextrun"/>
          <w:i/>
          <w:iCs/>
        </w:rPr>
        <w:t xml:space="preserve">MPR/PAR reduction </w:t>
      </w:r>
      <w:r w:rsidRPr="000A3140">
        <w:rPr>
          <w:rStyle w:val="normaltextrun"/>
          <w:i/>
          <w:iCs/>
        </w:rPr>
        <w:t xml:space="preserve">schemes on table: </w:t>
      </w:r>
    </w:p>
    <w:p w14:paraId="408466AC" w14:textId="77777777" w:rsidR="00787A8B" w:rsidRPr="000A3140" w:rsidRDefault="00787A8B" w:rsidP="00787A8B">
      <w:pPr>
        <w:pStyle w:val="ListParagraph"/>
        <w:numPr>
          <w:ilvl w:val="0"/>
          <w:numId w:val="9"/>
        </w:numPr>
        <w:jc w:val="both"/>
        <w:rPr>
          <w:rStyle w:val="normaltextrun"/>
          <w:i/>
          <w:iCs/>
        </w:rPr>
      </w:pPr>
      <w:r w:rsidRPr="000A3140">
        <w:rPr>
          <w:rStyle w:val="normaltextrun"/>
          <w:i/>
          <w:iCs/>
        </w:rPr>
        <w:t>Reference case (legacy</w:t>
      </w:r>
      <w:r>
        <w:rPr>
          <w:rStyle w:val="normaltextrun"/>
          <w:i/>
          <w:iCs/>
        </w:rPr>
        <w:t xml:space="preserve"> DFT-s-OFDM</w:t>
      </w:r>
      <w:r w:rsidRPr="000A3140">
        <w:rPr>
          <w:rStyle w:val="normaltextrun"/>
          <w:i/>
          <w:iCs/>
        </w:rPr>
        <w:t>) without FDSS</w:t>
      </w:r>
    </w:p>
    <w:p w14:paraId="07A234DF" w14:textId="3263ABDA" w:rsidR="00D225BD" w:rsidRPr="000B39D5" w:rsidRDefault="00787A8B" w:rsidP="00787A8B">
      <w:pPr>
        <w:pStyle w:val="ListParagraph"/>
        <w:numPr>
          <w:ilvl w:val="0"/>
          <w:numId w:val="9"/>
        </w:numPr>
        <w:spacing w:after="0"/>
        <w:rPr>
          <w:rStyle w:val="normaltextrun"/>
          <w:color w:val="000000"/>
          <w:shd w:val="clear" w:color="auto" w:fill="FFFFFF"/>
          <w:lang w:val="en-US"/>
        </w:rPr>
      </w:pPr>
      <w:r w:rsidRPr="00787A8B">
        <w:rPr>
          <w:rStyle w:val="normaltextrun"/>
          <w:i/>
          <w:iCs/>
        </w:rPr>
        <w:t>FDSS (transparent scheme)</w:t>
      </w:r>
    </w:p>
    <w:p w14:paraId="5798F98D" w14:textId="77777777" w:rsidR="00787A8B" w:rsidRDefault="00787A8B" w:rsidP="00787A8B">
      <w:pPr>
        <w:spacing w:after="0"/>
        <w:rPr>
          <w:rStyle w:val="normaltextrun"/>
          <w:color w:val="000000"/>
          <w:shd w:val="clear" w:color="auto" w:fill="FFFFFF"/>
          <w:lang w:val="en-US"/>
        </w:rPr>
      </w:pPr>
    </w:p>
    <w:p w14:paraId="543A0B29" w14:textId="77777777" w:rsidR="00787A8B" w:rsidRDefault="00787A8B" w:rsidP="00787A8B">
      <w:pPr>
        <w:tabs>
          <w:tab w:val="num" w:pos="360"/>
        </w:tabs>
        <w:spacing w:after="0"/>
        <w:jc w:val="both"/>
        <w:rPr>
          <w:rFonts w:eastAsia="MS Mincho"/>
        </w:rPr>
      </w:pPr>
      <w:r w:rsidRPr="0006735A">
        <w:rPr>
          <w:rFonts w:eastAsia="MS Mincho"/>
          <w:b/>
          <w:bCs/>
          <w:i/>
          <w:iCs/>
        </w:rPr>
        <w:t xml:space="preserve">Observation </w:t>
      </w:r>
      <w:r>
        <w:rPr>
          <w:rFonts w:eastAsia="MS Mincho"/>
          <w:b/>
          <w:i/>
        </w:rPr>
        <w:t>2</w:t>
      </w:r>
      <w:r>
        <w:rPr>
          <w:rFonts w:eastAsia="MS Mincho"/>
        </w:rPr>
        <w:t>: For 700MHz case:</w:t>
      </w:r>
    </w:p>
    <w:p w14:paraId="51CB0214" w14:textId="77777777" w:rsidR="00787A8B" w:rsidRPr="00664FA9" w:rsidRDefault="00787A8B" w:rsidP="00787A8B">
      <w:pPr>
        <w:pStyle w:val="ListParagraph"/>
        <w:numPr>
          <w:ilvl w:val="0"/>
          <w:numId w:val="31"/>
        </w:numPr>
        <w:tabs>
          <w:tab w:val="num" w:pos="360"/>
        </w:tabs>
        <w:spacing w:after="0"/>
        <w:jc w:val="both"/>
        <w:rPr>
          <w:rStyle w:val="eop"/>
          <w:rFonts w:eastAsia="MS Mincho"/>
        </w:rPr>
      </w:pPr>
      <w:r w:rsidRPr="00664FA9">
        <w:rPr>
          <w:rStyle w:val="normaltextrun"/>
          <w:color w:val="001135"/>
          <w:position w:val="1"/>
        </w:rPr>
        <w:t>2-tap f</w:t>
      </w:r>
      <w:r w:rsidRPr="00664FA9">
        <w:rPr>
          <w:rStyle w:val="normaltextrun"/>
          <w:color w:val="001135"/>
          <w:position w:val="1"/>
          <w:lang w:val="en-US"/>
        </w:rPr>
        <w:t>ilter (the least aggressive) maximizes the net gain in almost all cases</w:t>
      </w:r>
      <w:r w:rsidRPr="00664FA9">
        <w:rPr>
          <w:rStyle w:val="eop"/>
          <w:color w:val="001135"/>
          <w:lang w:val="en-US"/>
        </w:rPr>
        <w:t>​</w:t>
      </w:r>
    </w:p>
    <w:p w14:paraId="741B9F77" w14:textId="77777777" w:rsidR="00787A8B" w:rsidRPr="00664FA9" w:rsidRDefault="00787A8B" w:rsidP="00787A8B">
      <w:pPr>
        <w:pStyle w:val="ListParagraph"/>
        <w:numPr>
          <w:ilvl w:val="0"/>
          <w:numId w:val="31"/>
        </w:numPr>
        <w:tabs>
          <w:tab w:val="num" w:pos="360"/>
        </w:tabs>
        <w:spacing w:after="0"/>
        <w:jc w:val="both"/>
        <w:rPr>
          <w:rStyle w:val="eop"/>
          <w:rFonts w:eastAsia="MS Mincho"/>
        </w:rPr>
      </w:pPr>
      <w:r w:rsidRPr="00664FA9">
        <w:rPr>
          <w:rStyle w:val="normaltextrun"/>
          <w:color w:val="001135"/>
          <w:position w:val="1"/>
          <w:lang w:val="en-US"/>
        </w:rPr>
        <w:t>When using filter(s) maximizing the net gain:</w:t>
      </w:r>
      <w:r w:rsidRPr="00664FA9">
        <w:rPr>
          <w:rStyle w:val="eop"/>
          <w:color w:val="001135"/>
          <w:lang w:val="en-US"/>
        </w:rPr>
        <w:t>​</w:t>
      </w:r>
    </w:p>
    <w:p w14:paraId="62C18F24" w14:textId="77777777" w:rsidR="00787A8B" w:rsidRPr="00664FA9" w:rsidRDefault="00787A8B" w:rsidP="00787A8B">
      <w:pPr>
        <w:pStyle w:val="ListParagraph"/>
        <w:numPr>
          <w:ilvl w:val="1"/>
          <w:numId w:val="31"/>
        </w:numPr>
        <w:spacing w:after="0"/>
        <w:jc w:val="both"/>
        <w:rPr>
          <w:rStyle w:val="eop"/>
          <w:rFonts w:eastAsia="MS Mincho"/>
        </w:rPr>
      </w:pPr>
      <w:r w:rsidRPr="00664FA9">
        <w:rPr>
          <w:rStyle w:val="normaltextrun"/>
          <w:color w:val="001135"/>
          <w:position w:val="1"/>
          <w:lang w:val="en-US"/>
        </w:rPr>
        <w:t>OBO gain for outer is 0.6 - 0.9 dB</w:t>
      </w:r>
      <w:r w:rsidRPr="00664FA9">
        <w:rPr>
          <w:rStyle w:val="eop"/>
          <w:color w:val="001135"/>
          <w:lang w:val="en-US"/>
        </w:rPr>
        <w:t>​</w:t>
      </w:r>
    </w:p>
    <w:p w14:paraId="369D3C1C" w14:textId="77777777" w:rsidR="00787A8B" w:rsidRPr="00664FA9" w:rsidRDefault="00787A8B" w:rsidP="00787A8B">
      <w:pPr>
        <w:pStyle w:val="ListParagraph"/>
        <w:numPr>
          <w:ilvl w:val="1"/>
          <w:numId w:val="31"/>
        </w:numPr>
        <w:spacing w:after="0"/>
        <w:jc w:val="both"/>
        <w:rPr>
          <w:rFonts w:eastAsia="MS Mincho"/>
        </w:rPr>
      </w:pPr>
      <w:r w:rsidRPr="00664FA9">
        <w:rPr>
          <w:rStyle w:val="normaltextrun"/>
          <w:color w:val="001135"/>
          <w:position w:val="1"/>
          <w:lang w:val="en-US"/>
        </w:rPr>
        <w:t xml:space="preserve">OBO gain for inner is typically 0.2-0.3 dB (however net gain </w:t>
      </w:r>
      <w:r>
        <w:rPr>
          <w:rStyle w:val="normaltextrun"/>
          <w:color w:val="001135"/>
          <w:position w:val="1"/>
          <w:lang w:val="en-US"/>
        </w:rPr>
        <w:t xml:space="preserve">is </w:t>
      </w:r>
      <w:r w:rsidRPr="00664FA9">
        <w:rPr>
          <w:rStyle w:val="normaltextrun"/>
          <w:color w:val="001135"/>
          <w:position w:val="1"/>
          <w:lang w:val="en-US"/>
        </w:rPr>
        <w:t>close to zero)</w:t>
      </w:r>
    </w:p>
    <w:p w14:paraId="2FD87E84" w14:textId="77777777" w:rsidR="00787A8B" w:rsidRDefault="00787A8B" w:rsidP="00787A8B">
      <w:pPr>
        <w:tabs>
          <w:tab w:val="num" w:pos="360"/>
        </w:tabs>
        <w:spacing w:after="0"/>
        <w:jc w:val="both"/>
        <w:rPr>
          <w:rFonts w:eastAsia="MS Mincho"/>
          <w:b/>
          <w:bCs/>
          <w:i/>
          <w:iCs/>
        </w:rPr>
      </w:pPr>
    </w:p>
    <w:p w14:paraId="1F7A68C5" w14:textId="77777777" w:rsidR="00787A8B" w:rsidRDefault="00787A8B" w:rsidP="00787A8B">
      <w:pPr>
        <w:tabs>
          <w:tab w:val="num" w:pos="360"/>
        </w:tabs>
        <w:spacing w:after="0"/>
        <w:jc w:val="both"/>
        <w:rPr>
          <w:rFonts w:eastAsia="MS Mincho"/>
        </w:rPr>
      </w:pPr>
      <w:r w:rsidRPr="0006735A">
        <w:rPr>
          <w:rFonts w:eastAsia="MS Mincho"/>
          <w:b/>
          <w:bCs/>
          <w:i/>
          <w:iCs/>
        </w:rPr>
        <w:t xml:space="preserve">Observation </w:t>
      </w:r>
      <w:r>
        <w:rPr>
          <w:rFonts w:eastAsia="MS Mincho"/>
          <w:b/>
          <w:i/>
        </w:rPr>
        <w:t>3</w:t>
      </w:r>
      <w:r>
        <w:rPr>
          <w:rFonts w:eastAsia="MS Mincho"/>
        </w:rPr>
        <w:t>: For 4GHz case:</w:t>
      </w:r>
    </w:p>
    <w:p w14:paraId="361206BD" w14:textId="77777777" w:rsidR="00787A8B" w:rsidRPr="00664FA9" w:rsidRDefault="00787A8B" w:rsidP="00787A8B">
      <w:pPr>
        <w:pStyle w:val="ListParagraph"/>
        <w:numPr>
          <w:ilvl w:val="0"/>
          <w:numId w:val="32"/>
        </w:numPr>
        <w:tabs>
          <w:tab w:val="num" w:pos="360"/>
        </w:tabs>
        <w:spacing w:after="0"/>
        <w:jc w:val="both"/>
        <w:rPr>
          <w:rStyle w:val="eop"/>
          <w:rFonts w:eastAsia="MS Mincho"/>
        </w:rPr>
      </w:pPr>
      <w:r w:rsidRPr="00664FA9">
        <w:rPr>
          <w:rStyle w:val="normaltextrun"/>
          <w:color w:val="001135"/>
          <w:position w:val="1"/>
        </w:rPr>
        <w:t>2-tap f</w:t>
      </w:r>
      <w:r w:rsidRPr="00664FA9">
        <w:rPr>
          <w:rStyle w:val="normaltextrun"/>
          <w:color w:val="001135"/>
          <w:position w:val="1"/>
          <w:lang w:val="en-US"/>
        </w:rPr>
        <w:t>ilter (the least aggressive) maximizes the net gain in almost all cases</w:t>
      </w:r>
      <w:r w:rsidRPr="00664FA9">
        <w:rPr>
          <w:rStyle w:val="eop"/>
          <w:color w:val="001135"/>
          <w:lang w:val="en-US"/>
        </w:rPr>
        <w:t>​</w:t>
      </w:r>
    </w:p>
    <w:p w14:paraId="6C994AD6" w14:textId="77777777" w:rsidR="00787A8B" w:rsidRPr="00664FA9" w:rsidRDefault="00787A8B" w:rsidP="00787A8B">
      <w:pPr>
        <w:pStyle w:val="ListParagraph"/>
        <w:numPr>
          <w:ilvl w:val="0"/>
          <w:numId w:val="32"/>
        </w:numPr>
        <w:tabs>
          <w:tab w:val="num" w:pos="360"/>
        </w:tabs>
        <w:spacing w:after="0"/>
        <w:jc w:val="both"/>
        <w:rPr>
          <w:rStyle w:val="eop"/>
          <w:rFonts w:eastAsia="MS Mincho"/>
        </w:rPr>
      </w:pPr>
      <w:r w:rsidRPr="00664FA9">
        <w:rPr>
          <w:rStyle w:val="normaltextrun"/>
          <w:color w:val="001135"/>
          <w:position w:val="1"/>
          <w:lang w:val="en-US"/>
        </w:rPr>
        <w:t>When using filter(s) maximizing the net gain:</w:t>
      </w:r>
      <w:r w:rsidRPr="00664FA9">
        <w:rPr>
          <w:rStyle w:val="eop"/>
          <w:color w:val="001135"/>
          <w:lang w:val="en-US"/>
        </w:rPr>
        <w:t>​</w:t>
      </w:r>
    </w:p>
    <w:p w14:paraId="4FD8ED33" w14:textId="77777777" w:rsidR="00787A8B" w:rsidRPr="00664FA9" w:rsidRDefault="00787A8B" w:rsidP="00787A8B">
      <w:pPr>
        <w:pStyle w:val="ListParagraph"/>
        <w:numPr>
          <w:ilvl w:val="1"/>
          <w:numId w:val="32"/>
        </w:numPr>
        <w:spacing w:after="0"/>
        <w:jc w:val="both"/>
        <w:rPr>
          <w:rStyle w:val="eop"/>
          <w:rFonts w:eastAsia="MS Mincho"/>
        </w:rPr>
      </w:pPr>
      <w:r w:rsidRPr="00664FA9">
        <w:rPr>
          <w:rStyle w:val="normaltextrun"/>
          <w:color w:val="001135"/>
          <w:position w:val="1"/>
          <w:lang w:val="en-US"/>
        </w:rPr>
        <w:t>OBO gain for outer is close to 1dB</w:t>
      </w:r>
      <w:r w:rsidRPr="00664FA9">
        <w:rPr>
          <w:rStyle w:val="eop"/>
          <w:color w:val="001135"/>
          <w:lang w:val="en-US"/>
        </w:rPr>
        <w:t>​</w:t>
      </w:r>
    </w:p>
    <w:p w14:paraId="5010A84D" w14:textId="77777777" w:rsidR="00787A8B" w:rsidRPr="00664FA9" w:rsidRDefault="00787A8B" w:rsidP="00787A8B">
      <w:pPr>
        <w:pStyle w:val="ListParagraph"/>
        <w:numPr>
          <w:ilvl w:val="1"/>
          <w:numId w:val="32"/>
        </w:numPr>
        <w:spacing w:after="0"/>
        <w:jc w:val="both"/>
        <w:rPr>
          <w:rFonts w:eastAsia="MS Mincho"/>
        </w:rPr>
      </w:pPr>
      <w:r w:rsidRPr="00664FA9">
        <w:rPr>
          <w:rStyle w:val="normaltextrun"/>
          <w:color w:val="001135"/>
          <w:position w:val="1"/>
          <w:lang w:val="en-US"/>
        </w:rPr>
        <w:t>OBO gain for inner is typically 0.2-0.</w:t>
      </w:r>
      <w:r>
        <w:rPr>
          <w:rStyle w:val="normaltextrun"/>
          <w:color w:val="001135"/>
          <w:position w:val="1"/>
          <w:lang w:val="en-US"/>
        </w:rPr>
        <w:t>4</w:t>
      </w:r>
      <w:r w:rsidRPr="00664FA9">
        <w:rPr>
          <w:rStyle w:val="normaltextrun"/>
          <w:color w:val="001135"/>
          <w:position w:val="1"/>
          <w:lang w:val="en-US"/>
        </w:rPr>
        <w:t xml:space="preserve"> dB (</w:t>
      </w:r>
      <w:r>
        <w:rPr>
          <w:rStyle w:val="normaltextrun"/>
          <w:color w:val="001135"/>
          <w:position w:val="1"/>
          <w:lang w:val="en-US"/>
        </w:rPr>
        <w:t xml:space="preserve">again, </w:t>
      </w:r>
      <w:r w:rsidRPr="00664FA9">
        <w:rPr>
          <w:rStyle w:val="normaltextrun"/>
          <w:color w:val="001135"/>
          <w:position w:val="1"/>
          <w:lang w:val="en-US"/>
        </w:rPr>
        <w:t xml:space="preserve">net gain </w:t>
      </w:r>
      <w:r>
        <w:rPr>
          <w:rStyle w:val="normaltextrun"/>
          <w:color w:val="001135"/>
          <w:position w:val="1"/>
          <w:lang w:val="en-US"/>
        </w:rPr>
        <w:t xml:space="preserve">is </w:t>
      </w:r>
      <w:r w:rsidRPr="00664FA9">
        <w:rPr>
          <w:rStyle w:val="normaltextrun"/>
          <w:color w:val="001135"/>
          <w:position w:val="1"/>
          <w:lang w:val="en-US"/>
        </w:rPr>
        <w:t>close to zero)</w:t>
      </w:r>
      <w:r w:rsidRPr="00664FA9">
        <w:rPr>
          <w:rStyle w:val="eop"/>
          <w:color w:val="001135"/>
          <w:lang w:val="en-US"/>
        </w:rPr>
        <w:t>​</w:t>
      </w:r>
    </w:p>
    <w:p w14:paraId="600089F1" w14:textId="77777777" w:rsidR="00787A8B" w:rsidRDefault="00787A8B" w:rsidP="00787A8B">
      <w:pPr>
        <w:jc w:val="both"/>
        <w:rPr>
          <w:b/>
          <w:bCs/>
          <w:i/>
          <w:iCs/>
        </w:rPr>
      </w:pPr>
    </w:p>
    <w:p w14:paraId="005A0654" w14:textId="5E5C97A4" w:rsidR="00787A8B" w:rsidRPr="006B3402" w:rsidRDefault="00787A8B" w:rsidP="00787A8B">
      <w:pPr>
        <w:tabs>
          <w:tab w:val="num" w:pos="360"/>
        </w:tabs>
        <w:spacing w:after="0"/>
        <w:jc w:val="both"/>
        <w:rPr>
          <w:rFonts w:eastAsia="MS Mincho"/>
          <w:i/>
        </w:rPr>
      </w:pPr>
      <w:r>
        <w:rPr>
          <w:b/>
          <w:bCs/>
          <w:i/>
          <w:iCs/>
        </w:rPr>
        <w:t xml:space="preserve">Observation </w:t>
      </w:r>
      <w:r>
        <w:rPr>
          <w:b/>
          <w:i/>
        </w:rPr>
        <w:t>4</w:t>
      </w:r>
      <w:r w:rsidRPr="002D779D">
        <w:rPr>
          <w:b/>
          <w:bCs/>
          <w:i/>
          <w:iCs/>
          <w:noProof/>
        </w:rPr>
        <w:t xml:space="preserve">: </w:t>
      </w:r>
      <w:r>
        <w:rPr>
          <w:rStyle w:val="normaltextrun"/>
          <w:rFonts w:cs="Arial"/>
          <w:i/>
          <w:iCs/>
          <w:color w:val="000000"/>
          <w:szCs w:val="22"/>
          <w:shd w:val="clear" w:color="auto" w:fill="FFFFFF"/>
        </w:rPr>
        <w:t xml:space="preserve"> </w:t>
      </w:r>
      <w:r w:rsidRPr="00300567">
        <w:rPr>
          <w:rStyle w:val="normaltextrun"/>
          <w:i/>
          <w:iCs/>
        </w:rPr>
        <w:t>L</w:t>
      </w:r>
      <w:r w:rsidRPr="00300567">
        <w:rPr>
          <w:rFonts w:eastAsia="MS Mincho"/>
          <w:i/>
          <w:iCs/>
        </w:rPr>
        <w:t>ess aggressive filter optimizes the net gain in most cases</w:t>
      </w:r>
      <w:r w:rsidR="006B3402">
        <w:rPr>
          <w:rFonts w:eastAsia="MS Mincho"/>
          <w:i/>
        </w:rPr>
        <w:t>.</w:t>
      </w:r>
    </w:p>
    <w:p w14:paraId="5EFEF9BD" w14:textId="77777777" w:rsidR="00787A8B" w:rsidRDefault="00787A8B" w:rsidP="00787A8B">
      <w:pPr>
        <w:jc w:val="both"/>
        <w:rPr>
          <w:b/>
          <w:bCs/>
          <w:i/>
          <w:iCs/>
        </w:rPr>
      </w:pPr>
    </w:p>
    <w:p w14:paraId="32201A12" w14:textId="77777777" w:rsidR="00787A8B" w:rsidRDefault="00787A8B" w:rsidP="00787A8B">
      <w:pPr>
        <w:spacing w:after="0"/>
        <w:jc w:val="both"/>
        <w:rPr>
          <w:rStyle w:val="normaltextrun"/>
          <w:i/>
          <w:iCs/>
        </w:rPr>
      </w:pPr>
      <w:r w:rsidRPr="00267C46">
        <w:rPr>
          <w:rStyle w:val="normaltextrun"/>
          <w:b/>
          <w:bCs/>
          <w:i/>
          <w:iCs/>
        </w:rPr>
        <w:t xml:space="preserve">Observation </w:t>
      </w:r>
      <w:r>
        <w:rPr>
          <w:rStyle w:val="normaltextrun"/>
          <w:b/>
          <w:i/>
        </w:rPr>
        <w:t>5</w:t>
      </w:r>
      <w:r w:rsidRPr="00267C46">
        <w:rPr>
          <w:rStyle w:val="normaltextrun"/>
          <w:b/>
          <w:bCs/>
          <w:i/>
          <w:iCs/>
        </w:rPr>
        <w:t>:</w:t>
      </w:r>
      <w:r w:rsidRPr="00267C46">
        <w:rPr>
          <w:rStyle w:val="normaltextrun"/>
          <w:i/>
          <w:iCs/>
        </w:rPr>
        <w:t xml:space="preserve"> </w:t>
      </w:r>
      <w:r>
        <w:rPr>
          <w:rStyle w:val="normaltextrun"/>
          <w:i/>
          <w:iCs/>
        </w:rPr>
        <w:t>Due to already zero MPR requirement, the transmission power for inner allocations cannot be increased without applying power boosting.</w:t>
      </w:r>
    </w:p>
    <w:p w14:paraId="1034A9C7" w14:textId="77777777" w:rsidR="00787A8B" w:rsidRDefault="00787A8B" w:rsidP="00787A8B">
      <w:pPr>
        <w:jc w:val="both"/>
        <w:rPr>
          <w:b/>
          <w:bCs/>
          <w:i/>
          <w:iCs/>
        </w:rPr>
      </w:pPr>
    </w:p>
    <w:p w14:paraId="591AC494" w14:textId="77777777" w:rsidR="00787A8B" w:rsidRDefault="00787A8B" w:rsidP="00787A8B">
      <w:pPr>
        <w:spacing w:after="0"/>
        <w:jc w:val="both"/>
      </w:pPr>
      <w:r>
        <w:rPr>
          <w:b/>
          <w:bCs/>
          <w:i/>
          <w:iCs/>
        </w:rPr>
        <w:t xml:space="preserve">Observation </w:t>
      </w:r>
      <w:r>
        <w:rPr>
          <w:b/>
          <w:i/>
        </w:rPr>
        <w:t>6</w:t>
      </w:r>
      <w:r w:rsidRPr="002D779D">
        <w:rPr>
          <w:b/>
          <w:bCs/>
          <w:i/>
          <w:iCs/>
          <w:noProof/>
        </w:rPr>
        <w:t xml:space="preserve">: </w:t>
      </w:r>
      <w:r>
        <w:rPr>
          <w:rStyle w:val="normaltextrun"/>
          <w:rFonts w:cs="Arial"/>
          <w:i/>
          <w:iCs/>
          <w:color w:val="000000"/>
          <w:szCs w:val="22"/>
          <w:shd w:val="clear" w:color="auto" w:fill="FFFFFF"/>
        </w:rPr>
        <w:t xml:space="preserve"> </w:t>
      </w:r>
      <w:r w:rsidRPr="00F84788">
        <w:rPr>
          <w:rStyle w:val="normaltextrun"/>
          <w:i/>
          <w:iCs/>
        </w:rPr>
        <w:t xml:space="preserve">Spectrum flatness requirements </w:t>
      </w:r>
      <w:r>
        <w:rPr>
          <w:rStyle w:val="normaltextrun"/>
          <w:i/>
          <w:iCs/>
          <w:lang w:val="en-US"/>
        </w:rPr>
        <w:t xml:space="preserve">for the UE is needed </w:t>
      </w:r>
      <w:r w:rsidRPr="00F84788">
        <w:rPr>
          <w:rStyle w:val="normaltextrun"/>
          <w:i/>
          <w:iCs/>
        </w:rPr>
        <w:t xml:space="preserve">to ensure base station receiver </w:t>
      </w:r>
      <w:r>
        <w:rPr>
          <w:rStyle w:val="normaltextrun"/>
          <w:i/>
          <w:iCs/>
          <w:lang w:val="en-US"/>
        </w:rPr>
        <w:t>performance.</w:t>
      </w:r>
      <w:r w:rsidRPr="00F84788">
        <w:rPr>
          <w:rStyle w:val="normaltextrun"/>
          <w:rFonts w:eastAsia="MS Mincho"/>
          <w:i/>
          <w:iCs/>
        </w:rPr>
        <w:t xml:space="preserve"> </w:t>
      </w:r>
    </w:p>
    <w:p w14:paraId="596EB4D8" w14:textId="77777777" w:rsidR="00787A8B" w:rsidRDefault="00787A8B" w:rsidP="00787A8B">
      <w:pPr>
        <w:jc w:val="both"/>
        <w:rPr>
          <w:b/>
          <w:bCs/>
          <w:i/>
          <w:iCs/>
        </w:rPr>
      </w:pPr>
    </w:p>
    <w:p w14:paraId="3AD0E2E5" w14:textId="3A246508" w:rsidR="00787A8B" w:rsidRDefault="2B08DF45" w:rsidP="00787A8B">
      <w:pPr>
        <w:spacing w:after="0"/>
        <w:jc w:val="both"/>
        <w:rPr>
          <w:rStyle w:val="normaltextrun"/>
        </w:rPr>
      </w:pPr>
      <w:r w:rsidRPr="46157131">
        <w:rPr>
          <w:b/>
          <w:bCs/>
          <w:i/>
          <w:iCs/>
        </w:rPr>
        <w:t>Observation 7</w:t>
      </w:r>
      <w:r w:rsidRPr="46157131">
        <w:rPr>
          <w:b/>
          <w:bCs/>
          <w:i/>
          <w:iCs/>
          <w:noProof/>
        </w:rPr>
        <w:t>:</w:t>
      </w:r>
      <w:r w:rsidRPr="46157131">
        <w:rPr>
          <w:b/>
          <w:bCs/>
          <w:i/>
          <w:iCs/>
        </w:rPr>
        <w:t xml:space="preserve"> </w:t>
      </w:r>
      <w:r w:rsidRPr="46157131">
        <w:rPr>
          <w:rStyle w:val="normaltextrun"/>
        </w:rPr>
        <w:t xml:space="preserve">Based on Figure </w:t>
      </w:r>
      <w:r w:rsidR="485BEAB2" w:rsidRPr="46157131">
        <w:rPr>
          <w:rStyle w:val="normaltextrun"/>
        </w:rPr>
        <w:t>5</w:t>
      </w:r>
      <w:r w:rsidRPr="46157131">
        <w:rPr>
          <w:rStyle w:val="normaltextrun"/>
        </w:rPr>
        <w:t xml:space="preserve"> we can see that OBO is negative and magnitude of OBO is roughly the same inside the whole inner allocation area.</w:t>
      </w:r>
    </w:p>
    <w:p w14:paraId="7A9D391D" w14:textId="77777777" w:rsidR="00787A8B" w:rsidRDefault="00787A8B" w:rsidP="00787A8B">
      <w:pPr>
        <w:spacing w:after="0"/>
        <w:jc w:val="both"/>
        <w:rPr>
          <w:b/>
          <w:bCs/>
          <w:i/>
          <w:iCs/>
        </w:rPr>
      </w:pPr>
    </w:p>
    <w:p w14:paraId="7CA50A23" w14:textId="77777777" w:rsidR="00787A8B" w:rsidRPr="00971227" w:rsidRDefault="00787A8B" w:rsidP="00787A8B">
      <w:pPr>
        <w:spacing w:after="0"/>
        <w:jc w:val="both"/>
        <w:rPr>
          <w:rStyle w:val="normaltextrun"/>
        </w:rPr>
      </w:pPr>
      <w:r>
        <w:rPr>
          <w:b/>
          <w:bCs/>
          <w:i/>
          <w:iCs/>
        </w:rPr>
        <w:t xml:space="preserve">Observation </w:t>
      </w:r>
      <w:r>
        <w:rPr>
          <w:b/>
          <w:i/>
        </w:rPr>
        <w:t>8</w:t>
      </w:r>
      <w:r w:rsidRPr="002D779D">
        <w:rPr>
          <w:b/>
          <w:bCs/>
          <w:i/>
          <w:iCs/>
          <w:noProof/>
        </w:rPr>
        <w:t>:</w:t>
      </w:r>
      <w:r>
        <w:rPr>
          <w:b/>
          <w:i/>
        </w:rPr>
        <w:t xml:space="preserve"> </w:t>
      </w:r>
      <w:r>
        <w:rPr>
          <w:rStyle w:val="normaltextrun"/>
        </w:rPr>
        <w:t>Legacy definition of inner and outer allocations can be used for MPR requirements.</w:t>
      </w:r>
    </w:p>
    <w:p w14:paraId="6282E39D" w14:textId="77777777" w:rsidR="00787A8B" w:rsidRDefault="00787A8B" w:rsidP="00787A8B">
      <w:pPr>
        <w:spacing w:after="0"/>
        <w:jc w:val="both"/>
        <w:rPr>
          <w:rStyle w:val="normaltextrun"/>
          <w:lang w:val="en-US"/>
        </w:rPr>
      </w:pPr>
    </w:p>
    <w:p w14:paraId="69C7CDFF" w14:textId="77777777" w:rsidR="00787A8B" w:rsidRDefault="00787A8B" w:rsidP="00787A8B">
      <w:pPr>
        <w:jc w:val="both"/>
        <w:rPr>
          <w:b/>
          <w:bCs/>
          <w:i/>
          <w:iCs/>
        </w:rPr>
      </w:pPr>
    </w:p>
    <w:p w14:paraId="04FB2900" w14:textId="30FC6D6F" w:rsidR="00787A8B" w:rsidRPr="00C35EE8" w:rsidRDefault="00787A8B" w:rsidP="00787A8B">
      <w:pPr>
        <w:jc w:val="both"/>
        <w:rPr>
          <w:rStyle w:val="normaltextrun"/>
        </w:rPr>
      </w:pPr>
      <w:r>
        <w:rPr>
          <w:b/>
          <w:bCs/>
          <w:i/>
          <w:iCs/>
        </w:rPr>
        <w:t xml:space="preserve">Proposal </w:t>
      </w:r>
      <w:r>
        <w:rPr>
          <w:b/>
          <w:bCs/>
          <w:i/>
          <w:iCs/>
          <w:lang w:val="en-US"/>
        </w:rPr>
        <w:t>1</w:t>
      </w:r>
      <w:r w:rsidRPr="002D779D">
        <w:rPr>
          <w:b/>
          <w:bCs/>
          <w:i/>
          <w:iCs/>
          <w:noProof/>
        </w:rPr>
        <w:t xml:space="preserve">: </w:t>
      </w:r>
      <w:r>
        <w:rPr>
          <w:rStyle w:val="normaltextrun"/>
          <w:rFonts w:cs="Arial"/>
          <w:i/>
          <w:iCs/>
          <w:color w:val="000000"/>
          <w:szCs w:val="22"/>
          <w:shd w:val="clear" w:color="auto" w:fill="FFFFFF"/>
        </w:rPr>
        <w:t xml:space="preserve"> </w:t>
      </w:r>
      <w:r>
        <w:rPr>
          <w:rStyle w:val="normaltextrun"/>
          <w:i/>
          <w:iCs/>
          <w:lang w:val="en-US"/>
        </w:rPr>
        <w:t>Derive new MPR requirements based on FDSS.</w:t>
      </w:r>
    </w:p>
    <w:p w14:paraId="05E7975B" w14:textId="2A6A85E6" w:rsidR="00787A8B" w:rsidRPr="006B3402" w:rsidRDefault="00787A8B" w:rsidP="00787A8B">
      <w:pPr>
        <w:jc w:val="both"/>
        <w:rPr>
          <w:rStyle w:val="normaltextrun"/>
        </w:rPr>
      </w:pPr>
      <w:r>
        <w:rPr>
          <w:b/>
          <w:bCs/>
          <w:i/>
          <w:iCs/>
        </w:rPr>
        <w:t>Proposal 2</w:t>
      </w:r>
      <w:r w:rsidRPr="002D779D">
        <w:rPr>
          <w:b/>
          <w:bCs/>
          <w:i/>
          <w:iCs/>
          <w:noProof/>
        </w:rPr>
        <w:t xml:space="preserve">: </w:t>
      </w:r>
      <w:r>
        <w:rPr>
          <w:rStyle w:val="normaltextrun"/>
          <w:rFonts w:cs="Arial"/>
          <w:i/>
          <w:iCs/>
          <w:color w:val="000000"/>
          <w:szCs w:val="22"/>
          <w:shd w:val="clear" w:color="auto" w:fill="FFFFFF"/>
        </w:rPr>
        <w:t xml:space="preserve"> </w:t>
      </w:r>
      <w:r>
        <w:rPr>
          <w:rStyle w:val="normaltextrun"/>
          <w:i/>
          <w:iCs/>
          <w:lang w:val="en-US"/>
        </w:rPr>
        <w:t>Prioritize</w:t>
      </w:r>
      <w:r>
        <w:rPr>
          <w:rStyle w:val="normaltextrun"/>
          <w:i/>
          <w:iCs/>
        </w:rPr>
        <w:t xml:space="preserve"> FR1 and power class 3 in Rel-18 WI</w:t>
      </w:r>
      <w:r w:rsidR="006B3402">
        <w:rPr>
          <w:rStyle w:val="normaltextrun"/>
        </w:rPr>
        <w:t>.</w:t>
      </w:r>
    </w:p>
    <w:p w14:paraId="0B0D0FC2" w14:textId="27CF5299" w:rsidR="00787A8B" w:rsidRPr="000B39D5" w:rsidRDefault="00787A8B" w:rsidP="000B39D5">
      <w:pPr>
        <w:jc w:val="both"/>
        <w:rPr>
          <w:rStyle w:val="normaltextrun"/>
        </w:rPr>
      </w:pPr>
      <w:r>
        <w:rPr>
          <w:b/>
          <w:bCs/>
          <w:i/>
          <w:iCs/>
        </w:rPr>
        <w:t>Proposal 3</w:t>
      </w:r>
      <w:r w:rsidRPr="002D779D">
        <w:rPr>
          <w:b/>
          <w:bCs/>
          <w:i/>
          <w:iCs/>
          <w:noProof/>
        </w:rPr>
        <w:t xml:space="preserve">: </w:t>
      </w:r>
      <w:r>
        <w:rPr>
          <w:rStyle w:val="normaltextrun"/>
          <w:rFonts w:cs="Arial"/>
          <w:i/>
          <w:iCs/>
          <w:color w:val="000000"/>
          <w:szCs w:val="22"/>
          <w:shd w:val="clear" w:color="auto" w:fill="FFFFFF"/>
        </w:rPr>
        <w:t xml:space="preserve"> </w:t>
      </w:r>
      <w:r>
        <w:rPr>
          <w:rStyle w:val="normaltextrun"/>
          <w:i/>
          <w:iCs/>
          <w:lang w:val="en-US"/>
        </w:rPr>
        <w:t>Prioritize</w:t>
      </w:r>
      <w:r>
        <w:rPr>
          <w:rStyle w:val="normaltextrun"/>
          <w:i/>
        </w:rPr>
        <w:t xml:space="preserve"> QPSK modulation </w:t>
      </w:r>
      <w:r>
        <w:rPr>
          <w:rStyle w:val="normaltextrun"/>
          <w:i/>
          <w:iCs/>
        </w:rPr>
        <w:t>in Rel-18 WI</w:t>
      </w:r>
      <w:r w:rsidR="006B3402">
        <w:rPr>
          <w:rStyle w:val="normaltextrun"/>
        </w:rPr>
        <w:t>.</w:t>
      </w:r>
    </w:p>
    <w:p w14:paraId="486A66F2" w14:textId="11400D6B" w:rsidR="00787A8B" w:rsidRPr="006B3402" w:rsidRDefault="00787A8B" w:rsidP="00787A8B">
      <w:pPr>
        <w:spacing w:after="0"/>
        <w:rPr>
          <w:i/>
        </w:rPr>
      </w:pPr>
      <w:r w:rsidRPr="00CF246A">
        <w:rPr>
          <w:b/>
          <w:bCs/>
          <w:i/>
          <w:iCs/>
        </w:rPr>
        <w:t xml:space="preserve">Proposal </w:t>
      </w:r>
      <w:r>
        <w:rPr>
          <w:b/>
          <w:bCs/>
          <w:i/>
          <w:iCs/>
        </w:rPr>
        <w:t>4</w:t>
      </w:r>
      <w:r w:rsidRPr="00CF246A">
        <w:t>:</w:t>
      </w:r>
      <w:r>
        <w:t xml:space="preserve"> </w:t>
      </w:r>
      <w:r w:rsidRPr="00706FF1">
        <w:rPr>
          <w:i/>
          <w:iCs/>
        </w:rPr>
        <w:t>F</w:t>
      </w:r>
      <w:r w:rsidRPr="00CF246A">
        <w:rPr>
          <w:i/>
          <w:iCs/>
        </w:rPr>
        <w:t>or FDSS</w:t>
      </w:r>
      <w:r w:rsidRPr="500E7AE6">
        <w:rPr>
          <w:i/>
          <w:iCs/>
        </w:rPr>
        <w:t xml:space="preserve">, </w:t>
      </w:r>
      <w:r w:rsidRPr="00706FF1">
        <w:rPr>
          <w:i/>
          <w:iCs/>
        </w:rPr>
        <w:t>RAN4 shall focus on MPR reduction for outer allocations</w:t>
      </w:r>
      <w:r w:rsidR="006B3402">
        <w:rPr>
          <w:i/>
        </w:rPr>
        <w:t>.</w:t>
      </w:r>
    </w:p>
    <w:p w14:paraId="1691CF6C" w14:textId="77777777" w:rsidR="00787A8B" w:rsidRDefault="00787A8B" w:rsidP="00787A8B">
      <w:pPr>
        <w:tabs>
          <w:tab w:val="num" w:pos="360"/>
        </w:tabs>
        <w:spacing w:after="0"/>
        <w:jc w:val="both"/>
        <w:rPr>
          <w:rFonts w:eastAsia="MS Mincho"/>
          <w:lang w:val="en-US"/>
        </w:rPr>
      </w:pPr>
    </w:p>
    <w:p w14:paraId="72CF27B1" w14:textId="77777777" w:rsidR="00787A8B" w:rsidRDefault="00787A8B" w:rsidP="00787A8B">
      <w:pPr>
        <w:tabs>
          <w:tab w:val="num" w:pos="360"/>
        </w:tabs>
        <w:spacing w:after="0"/>
        <w:jc w:val="both"/>
        <w:rPr>
          <w:rFonts w:eastAsia="MS Mincho"/>
          <w:lang w:val="en-US"/>
        </w:rPr>
      </w:pPr>
      <w:r>
        <w:rPr>
          <w:b/>
          <w:i/>
        </w:rPr>
        <w:t>Proposal 5</w:t>
      </w:r>
      <w:r w:rsidRPr="6395B05F">
        <w:rPr>
          <w:color w:val="000000" w:themeColor="text1"/>
        </w:rPr>
        <w:t xml:space="preserve">: </w:t>
      </w:r>
      <w:r>
        <w:rPr>
          <w:i/>
          <w:iCs/>
        </w:rPr>
        <w:t xml:space="preserve">RAN4 shall consider the </w:t>
      </w:r>
      <w:r w:rsidRPr="00570CE5">
        <w:rPr>
          <w:i/>
          <w:iCs/>
        </w:rPr>
        <w:t>allocation sizes</w:t>
      </w:r>
      <w:r>
        <w:rPr>
          <w:i/>
          <w:iCs/>
        </w:rPr>
        <w:t xml:space="preserve"> when defining </w:t>
      </w:r>
      <w:r w:rsidRPr="00332763">
        <w:rPr>
          <w:i/>
          <w:iCs/>
        </w:rPr>
        <w:t>RF requirements (i.e. spectrum flatness)</w:t>
      </w:r>
      <w:r>
        <w:rPr>
          <w:i/>
          <w:iCs/>
        </w:rPr>
        <w:t>.</w:t>
      </w:r>
    </w:p>
    <w:p w14:paraId="3F58882F" w14:textId="77777777" w:rsidR="00787A8B" w:rsidRDefault="00787A8B" w:rsidP="00787A8B">
      <w:pPr>
        <w:spacing w:after="0"/>
        <w:rPr>
          <w:rStyle w:val="normaltextrun"/>
          <w:color w:val="000000"/>
          <w:shd w:val="clear" w:color="auto" w:fill="FFFFFF"/>
          <w:lang w:val="en-US"/>
        </w:rPr>
      </w:pPr>
    </w:p>
    <w:p w14:paraId="30F945D6" w14:textId="77777777" w:rsidR="00787A8B" w:rsidRDefault="00787A8B" w:rsidP="00787A8B">
      <w:pPr>
        <w:spacing w:after="0"/>
        <w:jc w:val="both"/>
        <w:rPr>
          <w:b/>
          <w:bCs/>
          <w:i/>
          <w:iCs/>
        </w:rPr>
      </w:pPr>
      <w:r>
        <w:rPr>
          <w:b/>
          <w:i/>
        </w:rPr>
        <w:t>Proposal 6</w:t>
      </w:r>
      <w:r w:rsidRPr="6395B05F">
        <w:rPr>
          <w:color w:val="000000" w:themeColor="text1"/>
        </w:rPr>
        <w:t xml:space="preserve">: </w:t>
      </w:r>
      <w:r>
        <w:rPr>
          <w:i/>
          <w:iCs/>
        </w:rPr>
        <w:t xml:space="preserve">Introduce new spectral flatness requirement for FDSS with QPSK in Rel-18 </w:t>
      </w:r>
      <w:r>
        <w:rPr>
          <w:i/>
        </w:rPr>
        <w:t xml:space="preserve">together with </w:t>
      </w:r>
      <w:r w:rsidRPr="00DC40BE">
        <w:rPr>
          <w:i/>
          <w:iCs/>
        </w:rPr>
        <w:t>MPR/PAR reduction.</w:t>
      </w:r>
      <w:r>
        <w:rPr>
          <w:b/>
          <w:bCs/>
          <w:i/>
          <w:iCs/>
        </w:rPr>
        <w:t xml:space="preserve"> </w:t>
      </w:r>
    </w:p>
    <w:p w14:paraId="65F8F9E2" w14:textId="77777777" w:rsidR="00787A8B" w:rsidRDefault="00787A8B" w:rsidP="00787A8B">
      <w:pPr>
        <w:spacing w:after="0"/>
        <w:jc w:val="both"/>
        <w:rPr>
          <w:b/>
          <w:bCs/>
          <w:i/>
          <w:iCs/>
        </w:rPr>
      </w:pPr>
    </w:p>
    <w:p w14:paraId="587183FA" w14:textId="3B9373D9" w:rsidR="0E1D5034" w:rsidRDefault="00787A8B" w:rsidP="0E1D5034">
      <w:pPr>
        <w:spacing w:after="0"/>
        <w:jc w:val="both"/>
        <w:rPr>
          <w:i/>
          <w:iCs/>
        </w:rPr>
      </w:pPr>
      <w:r>
        <w:rPr>
          <w:b/>
          <w:i/>
        </w:rPr>
        <w:t>Proposal 7</w:t>
      </w:r>
      <w:r w:rsidRPr="6395B05F">
        <w:rPr>
          <w:color w:val="000000" w:themeColor="text1"/>
        </w:rPr>
        <w:t xml:space="preserve">: </w:t>
      </w:r>
      <w:r w:rsidRPr="00A851F2">
        <w:rPr>
          <w:i/>
          <w:iCs/>
        </w:rPr>
        <w:t>Discuss values for X1 and X2, X1=4dB and X2=8dB can be used as starting point.</w:t>
      </w:r>
    </w:p>
    <w:p w14:paraId="07D270B6" w14:textId="77777777" w:rsidR="000B39D5" w:rsidRDefault="000B39D5" w:rsidP="0E1D5034">
      <w:pPr>
        <w:spacing w:after="0"/>
        <w:jc w:val="both"/>
        <w:rPr>
          <w:b/>
          <w:bCs/>
          <w:i/>
          <w:iCs/>
        </w:rPr>
      </w:pPr>
    </w:p>
    <w:p w14:paraId="4F645CA0" w14:textId="251129E4" w:rsidR="2244C72B" w:rsidRDefault="2244C72B" w:rsidP="0E1D5034">
      <w:pPr>
        <w:spacing w:after="0"/>
        <w:jc w:val="both"/>
        <w:rPr>
          <w:i/>
          <w:iCs/>
        </w:rPr>
      </w:pPr>
      <w:r w:rsidRPr="0E1D5034">
        <w:rPr>
          <w:b/>
          <w:bCs/>
          <w:i/>
          <w:iCs/>
        </w:rPr>
        <w:t>Proposal 8</w:t>
      </w:r>
      <w:r w:rsidRPr="0E1D5034">
        <w:rPr>
          <w:color w:val="000000" w:themeColor="text1"/>
        </w:rPr>
        <w:t xml:space="preserve">: </w:t>
      </w:r>
      <w:r w:rsidRPr="0E1D5034">
        <w:rPr>
          <w:i/>
          <w:iCs/>
        </w:rPr>
        <w:t xml:space="preserve">In case power boosting is introduced, splitting the requirements further from inner and outer allocations </w:t>
      </w:r>
      <w:r w:rsidRPr="0E1D5034">
        <w:rPr>
          <w:rFonts w:ascii="Segoe UI" w:eastAsia="Segoe UI" w:hAnsi="Segoe UI" w:cs="Segoe UI"/>
          <w:i/>
          <w:iCs/>
          <w:color w:val="333333"/>
          <w:sz w:val="18"/>
          <w:szCs w:val="18"/>
        </w:rPr>
        <w:t>in Rel-18 should be carefully studied and should not be specified unless the gain of the splitting is justified</w:t>
      </w:r>
      <w:r w:rsidRPr="0E1D5034">
        <w:rPr>
          <w:i/>
          <w:iCs/>
        </w:rPr>
        <w:t>.</w:t>
      </w:r>
    </w:p>
    <w:p w14:paraId="49EE8B3B" w14:textId="77777777" w:rsidR="00787A8B" w:rsidRDefault="00787A8B" w:rsidP="00787A8B">
      <w:pPr>
        <w:spacing w:after="0"/>
        <w:jc w:val="both"/>
        <w:rPr>
          <w:rStyle w:val="normaltextrun"/>
          <w:lang w:val="en-US"/>
        </w:rPr>
      </w:pPr>
    </w:p>
    <w:p w14:paraId="16443DD9" w14:textId="667FAB75" w:rsidR="00787A8B" w:rsidRPr="006B3402" w:rsidRDefault="00787A8B" w:rsidP="00787A8B">
      <w:pPr>
        <w:spacing w:after="0"/>
        <w:jc w:val="both"/>
        <w:rPr>
          <w:i/>
        </w:rPr>
      </w:pPr>
      <w:r>
        <w:rPr>
          <w:b/>
          <w:i/>
        </w:rPr>
        <w:t>Proposal 9</w:t>
      </w:r>
      <w:r w:rsidRPr="6395B05F">
        <w:rPr>
          <w:color w:val="000000" w:themeColor="text1"/>
        </w:rPr>
        <w:t xml:space="preserve">: </w:t>
      </w:r>
      <w:r>
        <w:rPr>
          <w:i/>
          <w:iCs/>
        </w:rPr>
        <w:t>Discuss the two options and related MPR values and introduce MPR reduction for Rel-18</w:t>
      </w:r>
      <w:r w:rsidR="006B3402">
        <w:rPr>
          <w:i/>
        </w:rPr>
        <w:t>.</w:t>
      </w:r>
    </w:p>
    <w:p w14:paraId="5F0D5291" w14:textId="77777777" w:rsidR="00787A8B" w:rsidRDefault="00787A8B" w:rsidP="00787A8B">
      <w:pPr>
        <w:spacing w:after="0"/>
        <w:jc w:val="both"/>
        <w:rPr>
          <w:rStyle w:val="normaltextrun"/>
          <w:lang w:val="en-US"/>
        </w:rPr>
      </w:pPr>
    </w:p>
    <w:p w14:paraId="297AADD9" w14:textId="77777777" w:rsidR="00787A8B" w:rsidRDefault="00787A8B" w:rsidP="00787A8B">
      <w:pPr>
        <w:spacing w:after="0"/>
        <w:jc w:val="both"/>
        <w:rPr>
          <w:i/>
          <w:iCs/>
        </w:rPr>
      </w:pPr>
      <w:r>
        <w:rPr>
          <w:b/>
          <w:i/>
        </w:rPr>
        <w:t>Proposal 10</w:t>
      </w:r>
      <w:r w:rsidRPr="6395B05F">
        <w:rPr>
          <w:color w:val="000000" w:themeColor="text1"/>
        </w:rPr>
        <w:t xml:space="preserve">: </w:t>
      </w:r>
      <w:r>
        <w:rPr>
          <w:i/>
          <w:iCs/>
        </w:rPr>
        <w:t xml:space="preserve">Put the discussion related to ACLR and duty cycle threshold on hold until the </w:t>
      </w:r>
      <w:r w:rsidRPr="2173621A">
        <w:rPr>
          <w:i/>
          <w:iCs/>
        </w:rPr>
        <w:t>possible support for</w:t>
      </w:r>
      <w:r>
        <w:rPr>
          <w:i/>
          <w:iCs/>
        </w:rPr>
        <w:t xml:space="preserve"> power boost </w:t>
      </w:r>
      <w:r w:rsidRPr="2173621A">
        <w:rPr>
          <w:i/>
          <w:iCs/>
        </w:rPr>
        <w:t xml:space="preserve">(and its amount) </w:t>
      </w:r>
      <w:r>
        <w:rPr>
          <w:i/>
          <w:iCs/>
        </w:rPr>
        <w:t xml:space="preserve">has been </w:t>
      </w:r>
      <w:r w:rsidRPr="2173621A">
        <w:rPr>
          <w:i/>
          <w:iCs/>
        </w:rPr>
        <w:t>decided</w:t>
      </w:r>
      <w:r>
        <w:rPr>
          <w:i/>
          <w:iCs/>
        </w:rPr>
        <w:t>.</w:t>
      </w:r>
    </w:p>
    <w:p w14:paraId="1466004C" w14:textId="185D257D" w:rsidR="009D3B2B" w:rsidRDefault="009D3B2B" w:rsidP="002E54E0">
      <w:pPr>
        <w:spacing w:after="0"/>
      </w:pPr>
    </w:p>
    <w:p w14:paraId="10D07C87" w14:textId="2ECA880F" w:rsidR="003A15CF" w:rsidRDefault="003A15CF" w:rsidP="003A15CF">
      <w:pPr>
        <w:spacing w:after="0"/>
        <w:jc w:val="both"/>
        <w:rPr>
          <w:i/>
          <w:iCs/>
        </w:rPr>
      </w:pPr>
    </w:p>
    <w:p w14:paraId="23A38D67" w14:textId="77777777" w:rsidR="003A15CF" w:rsidRDefault="003A15CF" w:rsidP="0059347D">
      <w:pPr>
        <w:spacing w:after="0"/>
        <w:jc w:val="both"/>
        <w:rPr>
          <w:b/>
          <w:bCs/>
          <w:i/>
          <w:iCs/>
        </w:rPr>
      </w:pPr>
    </w:p>
    <w:p w14:paraId="4FEB7888" w14:textId="34886B15" w:rsidR="00AA7654" w:rsidRDefault="00E62355" w:rsidP="00AA7654">
      <w:pPr>
        <w:pStyle w:val="Heading1"/>
      </w:pPr>
      <w:r w:rsidRPr="005E04AB">
        <w:rPr>
          <w:rStyle w:val="normaltextrun"/>
          <w:i/>
          <w:iCs/>
        </w:rPr>
        <w:t xml:space="preserve"> </w:t>
      </w:r>
      <w:r w:rsidR="00AA7654">
        <w:t>References</w:t>
      </w:r>
    </w:p>
    <w:p w14:paraId="197CAB7D" w14:textId="699E1726" w:rsidR="00290FCD" w:rsidRDefault="00290FCD" w:rsidP="00695F90">
      <w:pPr>
        <w:pStyle w:val="ListParagraph"/>
        <w:numPr>
          <w:ilvl w:val="0"/>
          <w:numId w:val="5"/>
        </w:numPr>
        <w:overflowPunct/>
        <w:autoSpaceDE/>
        <w:autoSpaceDN/>
        <w:adjustRightInd/>
        <w:spacing w:after="0"/>
        <w:textAlignment w:val="auto"/>
        <w:rPr>
          <w:lang w:val="en-US"/>
        </w:rPr>
      </w:pPr>
      <w:bookmarkStart w:id="9" w:name="_Ref67429389"/>
      <w:r>
        <w:rPr>
          <w:lang w:val="en-US"/>
        </w:rPr>
        <w:t>RP-</w:t>
      </w:r>
      <w:r w:rsidR="00276DAC">
        <w:rPr>
          <w:lang w:val="en-US"/>
        </w:rPr>
        <w:t>213579</w:t>
      </w:r>
      <w:r w:rsidR="00DE1B56">
        <w:rPr>
          <w:lang w:val="en-US"/>
        </w:rPr>
        <w:t>, “</w:t>
      </w:r>
      <w:bookmarkEnd w:id="9"/>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51C1A68F" w14:textId="08D4D284" w:rsidR="00A614B9" w:rsidRPr="000B39D5" w:rsidRDefault="006E2542" w:rsidP="00224837">
      <w:pPr>
        <w:pStyle w:val="ListParagraph"/>
        <w:numPr>
          <w:ilvl w:val="0"/>
          <w:numId w:val="5"/>
        </w:numPr>
        <w:overflowPunct/>
        <w:autoSpaceDE/>
        <w:autoSpaceDN/>
        <w:adjustRightInd/>
        <w:spacing w:after="0"/>
        <w:textAlignment w:val="auto"/>
        <w:rPr>
          <w:lang w:val="en-US"/>
        </w:rPr>
      </w:pPr>
      <w:r>
        <w:t>RP-231498, “</w:t>
      </w:r>
      <w:r w:rsidRPr="006E2542">
        <w:rPr>
          <w:i/>
          <w:iCs/>
          <w:lang w:val="en-US"/>
        </w:rPr>
        <w:t>Summary for discussion [RAN1-UL-Coverage</w:t>
      </w:r>
      <w:r w:rsidRPr="006E2542">
        <w:rPr>
          <w:lang w:val="en-US"/>
        </w:rPr>
        <w:t>]</w:t>
      </w:r>
      <w:r>
        <w:t>”. NTT DoCoMo</w:t>
      </w:r>
    </w:p>
    <w:p w14:paraId="31D619A7" w14:textId="3ADCEFE7" w:rsidR="0045420E" w:rsidRPr="000B39D5" w:rsidRDefault="0045420E" w:rsidP="000B39D5">
      <w:pPr>
        <w:pStyle w:val="ListParagraph"/>
        <w:numPr>
          <w:ilvl w:val="0"/>
          <w:numId w:val="5"/>
        </w:numPr>
        <w:spacing w:after="120"/>
        <w:rPr>
          <w:rFonts w:eastAsiaTheme="minorEastAsia"/>
          <w:b/>
          <w:lang w:eastAsia="zh-CN"/>
        </w:rPr>
      </w:pPr>
      <w:r w:rsidRPr="000B39D5">
        <w:rPr>
          <w:rFonts w:eastAsiaTheme="minorEastAsia"/>
          <w:bCs/>
          <w:lang w:eastAsia="zh-CN"/>
        </w:rPr>
        <w:t>R4-2314910</w:t>
      </w:r>
      <w:r w:rsidRPr="000B39D5">
        <w:rPr>
          <w:rFonts w:eastAsiaTheme="minorEastAsia"/>
          <w:lang w:eastAsia="zh-CN"/>
        </w:rPr>
        <w:t>,</w:t>
      </w:r>
      <w:r w:rsidRPr="000B39D5">
        <w:rPr>
          <w:rFonts w:eastAsiaTheme="minorEastAsia"/>
          <w:b/>
          <w:lang w:eastAsia="zh-CN"/>
        </w:rPr>
        <w:t xml:space="preserve"> “</w:t>
      </w:r>
      <w:r w:rsidRPr="000B39D5">
        <w:rPr>
          <w:rFonts w:eastAsiaTheme="minorEastAsia"/>
          <w:color w:val="000000" w:themeColor="text1"/>
          <w:lang w:eastAsia="zh-CN"/>
        </w:rPr>
        <w:t xml:space="preserve">WF for NR_cov_enh2_part2”, </w:t>
      </w:r>
      <w:r w:rsidRPr="0045420E">
        <w:t>Nokia, Nokia Shanghai Bell</w:t>
      </w:r>
    </w:p>
    <w:p w14:paraId="452F3971" w14:textId="7603A6A7" w:rsidR="006E2542" w:rsidRDefault="000D029E" w:rsidP="00224837">
      <w:pPr>
        <w:pStyle w:val="ListParagraph"/>
        <w:numPr>
          <w:ilvl w:val="0"/>
          <w:numId w:val="5"/>
        </w:numPr>
        <w:overflowPunct/>
        <w:autoSpaceDE/>
        <w:autoSpaceDN/>
        <w:adjustRightInd/>
        <w:spacing w:after="0"/>
        <w:textAlignment w:val="auto"/>
      </w:pPr>
      <w:r>
        <w:t>R4-2310303, “</w:t>
      </w:r>
      <w:r>
        <w:rPr>
          <w:i/>
        </w:rPr>
        <w:t>WF on coverage enhancement part2</w:t>
      </w:r>
      <w:r>
        <w:t>”, Apple</w:t>
      </w:r>
    </w:p>
    <w:p w14:paraId="00ABED43" w14:textId="77777777" w:rsidR="00224837" w:rsidRPr="000B39D5" w:rsidRDefault="00224837" w:rsidP="00224837">
      <w:pPr>
        <w:pStyle w:val="ListParagraph"/>
        <w:numPr>
          <w:ilvl w:val="0"/>
          <w:numId w:val="5"/>
        </w:numPr>
        <w:overflowPunct/>
        <w:autoSpaceDE/>
        <w:autoSpaceDN/>
        <w:adjustRightInd/>
        <w:spacing w:after="0"/>
        <w:textAlignment w:val="auto"/>
        <w:rPr>
          <w:lang w:val="en-US"/>
        </w:rPr>
      </w:pPr>
      <w:r w:rsidRPr="00224837">
        <w:t>R4-2306627, “</w:t>
      </w:r>
      <w:r w:rsidRPr="00224837">
        <w:rPr>
          <w:i/>
          <w:iCs/>
        </w:rPr>
        <w:t>Simulation Results for NR_cov_enh2_part2_v4</w:t>
      </w:r>
      <w:r w:rsidRPr="00224837">
        <w:t>”</w:t>
      </w:r>
    </w:p>
    <w:p w14:paraId="48239C04" w14:textId="113D99AA" w:rsidR="001E7BE5" w:rsidRPr="001E7BE5" w:rsidRDefault="001E7BE5" w:rsidP="001E7BE5">
      <w:pPr>
        <w:pStyle w:val="ListParagraph"/>
        <w:numPr>
          <w:ilvl w:val="0"/>
          <w:numId w:val="5"/>
        </w:numPr>
        <w:overflowPunct/>
        <w:autoSpaceDE/>
        <w:autoSpaceDN/>
        <w:adjustRightInd/>
        <w:spacing w:after="0"/>
        <w:textAlignment w:val="auto"/>
        <w:rPr>
          <w:lang w:val="en-US"/>
        </w:rPr>
      </w:pPr>
      <w:r w:rsidRPr="009A02C0">
        <w:t>R4-23</w:t>
      </w:r>
      <w:r w:rsidRPr="009A02C0">
        <w:rPr>
          <w:rFonts w:eastAsia="Arial"/>
        </w:rPr>
        <w:t xml:space="preserve">13029, </w:t>
      </w:r>
      <w:r w:rsidRPr="009A02C0">
        <w:rPr>
          <w:rFonts w:eastAsia="Arial"/>
          <w:i/>
          <w:iCs/>
        </w:rPr>
        <w:t>“</w:t>
      </w:r>
      <w:r w:rsidRPr="009A02C0">
        <w:rPr>
          <w:i/>
          <w:iCs/>
        </w:rPr>
        <w:t>Next steps for MPR/PAR – objective”</w:t>
      </w:r>
      <w:r w:rsidRPr="00037A90">
        <w:t>, Nokia, Nokia Shanghai Bell</w:t>
      </w:r>
    </w:p>
    <w:p w14:paraId="47E9C3AC" w14:textId="6C20FE3C" w:rsidR="000F09DE" w:rsidRPr="00037A90" w:rsidRDefault="003B5E20" w:rsidP="00224837">
      <w:pPr>
        <w:pStyle w:val="ListParagraph"/>
        <w:numPr>
          <w:ilvl w:val="0"/>
          <w:numId w:val="5"/>
        </w:numPr>
        <w:overflowPunct/>
        <w:autoSpaceDE/>
        <w:autoSpaceDN/>
        <w:adjustRightInd/>
        <w:spacing w:after="0"/>
        <w:textAlignment w:val="auto"/>
        <w:rPr>
          <w:lang w:val="en-US"/>
        </w:rPr>
      </w:pPr>
      <w:r w:rsidRPr="003B5E20">
        <w:t>R4-231609</w:t>
      </w:r>
      <w:r>
        <w:t>4</w:t>
      </w:r>
      <w:r w:rsidR="000F09DE" w:rsidRPr="00037A90">
        <w:t xml:space="preserve">, </w:t>
      </w:r>
      <w:r w:rsidR="00B37D63" w:rsidRPr="00037A90">
        <w:t>“</w:t>
      </w:r>
      <w:r w:rsidR="00B37D63" w:rsidRPr="00037A90">
        <w:rPr>
          <w:i/>
          <w:iCs/>
        </w:rPr>
        <w:t xml:space="preserve">OPTION 1 - draftCR to 38.101 for MPR reduction”, </w:t>
      </w:r>
      <w:r w:rsidR="00186EFA" w:rsidRPr="00037A90">
        <w:t>Nokia, Nokia Shanghai Bell</w:t>
      </w:r>
    </w:p>
    <w:p w14:paraId="08AC82D0" w14:textId="26F8893B" w:rsidR="00FA1928" w:rsidRPr="000B39D5" w:rsidRDefault="003B5E20" w:rsidP="00FA1928">
      <w:pPr>
        <w:pStyle w:val="ListParagraph"/>
        <w:numPr>
          <w:ilvl w:val="0"/>
          <w:numId w:val="5"/>
        </w:numPr>
        <w:overflowPunct/>
        <w:autoSpaceDE/>
        <w:autoSpaceDN/>
        <w:adjustRightInd/>
        <w:spacing w:after="0"/>
        <w:textAlignment w:val="auto"/>
        <w:rPr>
          <w:lang w:val="en-US"/>
        </w:rPr>
      </w:pPr>
      <w:r w:rsidRPr="003B5E20">
        <w:t>R4-231609</w:t>
      </w:r>
      <w:r>
        <w:t>5</w:t>
      </w:r>
      <w:r w:rsidR="00186EFA" w:rsidRPr="00037A90">
        <w:t>, “</w:t>
      </w:r>
      <w:r w:rsidR="00186EFA" w:rsidRPr="00037A90">
        <w:rPr>
          <w:i/>
          <w:iCs/>
        </w:rPr>
        <w:t xml:space="preserve">OPTION 2 - draftCR to 38.101 for MPR reduction”, </w:t>
      </w:r>
      <w:r w:rsidR="00186EFA" w:rsidRPr="00037A90">
        <w:t>Nokia, Nokia Shanghai Bell</w:t>
      </w:r>
    </w:p>
    <w:p w14:paraId="579CC15C" w14:textId="77777777" w:rsidR="00186EFA" w:rsidRPr="00186EFA" w:rsidRDefault="00186EFA" w:rsidP="00186EFA">
      <w:pPr>
        <w:pStyle w:val="ListParagraph"/>
        <w:overflowPunct/>
        <w:autoSpaceDE/>
        <w:autoSpaceDN/>
        <w:adjustRightInd/>
        <w:spacing w:after="0"/>
        <w:ind w:left="360"/>
        <w:textAlignment w:val="auto"/>
        <w:rPr>
          <w:lang w:val="en-US"/>
        </w:rPr>
      </w:pPr>
    </w:p>
    <w:bookmarkEnd w:id="7"/>
    <w:bookmarkEnd w:id="8"/>
    <w:p w14:paraId="4FB00D9B" w14:textId="3D28915F" w:rsidR="009C52F2" w:rsidRPr="0059347D" w:rsidRDefault="009C52F2" w:rsidP="002814BB">
      <w:pPr>
        <w:pStyle w:val="Caption"/>
        <w:rPr>
          <w:rFonts w:ascii="Times New Roman" w:hAnsi="Times New Roman" w:cs="Times New Roman"/>
          <w:color w:val="000000" w:themeColor="text1"/>
          <w:sz w:val="20"/>
          <w:szCs w:val="20"/>
        </w:rPr>
      </w:pPr>
    </w:p>
    <w:sectPr w:rsidR="009C52F2" w:rsidRPr="0059347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5A9C9" w14:textId="77777777" w:rsidR="00760965" w:rsidRDefault="00760965">
      <w:pPr>
        <w:spacing w:after="0"/>
      </w:pPr>
      <w:r>
        <w:separator/>
      </w:r>
    </w:p>
  </w:endnote>
  <w:endnote w:type="continuationSeparator" w:id="0">
    <w:p w14:paraId="52DC43BD" w14:textId="77777777" w:rsidR="00760965" w:rsidRDefault="00760965">
      <w:pPr>
        <w:spacing w:after="0"/>
      </w:pPr>
      <w:r>
        <w:continuationSeparator/>
      </w:r>
    </w:p>
  </w:endnote>
  <w:endnote w:type="continuationNotice" w:id="1">
    <w:p w14:paraId="3FA42008" w14:textId="77777777" w:rsidR="00760965" w:rsidRDefault="00760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85477" w14:textId="77777777" w:rsidR="00760965" w:rsidRDefault="00760965">
      <w:pPr>
        <w:spacing w:after="0"/>
      </w:pPr>
      <w:r>
        <w:separator/>
      </w:r>
    </w:p>
  </w:footnote>
  <w:footnote w:type="continuationSeparator" w:id="0">
    <w:p w14:paraId="63A6AFE2" w14:textId="77777777" w:rsidR="00760965" w:rsidRDefault="00760965">
      <w:pPr>
        <w:spacing w:after="0"/>
      </w:pPr>
      <w:r>
        <w:continuationSeparator/>
      </w:r>
    </w:p>
  </w:footnote>
  <w:footnote w:type="continuationNotice" w:id="1">
    <w:p w14:paraId="48910649" w14:textId="77777777" w:rsidR="00760965" w:rsidRDefault="007609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2A9A"/>
    <w:multiLevelType w:val="hybridMultilevel"/>
    <w:tmpl w:val="FD2E6776"/>
    <w:lvl w:ilvl="0" w:tplc="6F3A8432">
      <w:start w:val="1"/>
      <w:numFmt w:val="bullet"/>
      <w:lvlText w:val="•"/>
      <w:lvlJc w:val="left"/>
      <w:pPr>
        <w:tabs>
          <w:tab w:val="num" w:pos="720"/>
        </w:tabs>
        <w:ind w:left="720" w:hanging="360"/>
      </w:pPr>
      <w:rPr>
        <w:rFonts w:ascii="Arial" w:hAnsi="Arial" w:hint="default"/>
      </w:rPr>
    </w:lvl>
    <w:lvl w:ilvl="1" w:tplc="076C06B6">
      <w:numFmt w:val="bullet"/>
      <w:lvlText w:val="•"/>
      <w:lvlJc w:val="left"/>
      <w:pPr>
        <w:tabs>
          <w:tab w:val="num" w:pos="1440"/>
        </w:tabs>
        <w:ind w:left="1440" w:hanging="360"/>
      </w:pPr>
      <w:rPr>
        <w:rFonts w:ascii="Arial" w:hAnsi="Arial" w:hint="default"/>
      </w:rPr>
    </w:lvl>
    <w:lvl w:ilvl="2" w:tplc="BC5CB17C">
      <w:numFmt w:val="bullet"/>
      <w:lvlText w:val="•"/>
      <w:lvlJc w:val="left"/>
      <w:pPr>
        <w:tabs>
          <w:tab w:val="num" w:pos="2160"/>
        </w:tabs>
        <w:ind w:left="2160" w:hanging="360"/>
      </w:pPr>
      <w:rPr>
        <w:rFonts w:ascii="Arial" w:hAnsi="Arial" w:hint="default"/>
      </w:rPr>
    </w:lvl>
    <w:lvl w:ilvl="3" w:tplc="6950A0D2" w:tentative="1">
      <w:start w:val="1"/>
      <w:numFmt w:val="bullet"/>
      <w:lvlText w:val="•"/>
      <w:lvlJc w:val="left"/>
      <w:pPr>
        <w:tabs>
          <w:tab w:val="num" w:pos="2880"/>
        </w:tabs>
        <w:ind w:left="2880" w:hanging="360"/>
      </w:pPr>
      <w:rPr>
        <w:rFonts w:ascii="Arial" w:hAnsi="Arial" w:hint="default"/>
      </w:rPr>
    </w:lvl>
    <w:lvl w:ilvl="4" w:tplc="109A2C9C" w:tentative="1">
      <w:start w:val="1"/>
      <w:numFmt w:val="bullet"/>
      <w:lvlText w:val="•"/>
      <w:lvlJc w:val="left"/>
      <w:pPr>
        <w:tabs>
          <w:tab w:val="num" w:pos="3600"/>
        </w:tabs>
        <w:ind w:left="3600" w:hanging="360"/>
      </w:pPr>
      <w:rPr>
        <w:rFonts w:ascii="Arial" w:hAnsi="Arial" w:hint="default"/>
      </w:rPr>
    </w:lvl>
    <w:lvl w:ilvl="5" w:tplc="B04C0522" w:tentative="1">
      <w:start w:val="1"/>
      <w:numFmt w:val="bullet"/>
      <w:lvlText w:val="•"/>
      <w:lvlJc w:val="left"/>
      <w:pPr>
        <w:tabs>
          <w:tab w:val="num" w:pos="4320"/>
        </w:tabs>
        <w:ind w:left="4320" w:hanging="360"/>
      </w:pPr>
      <w:rPr>
        <w:rFonts w:ascii="Arial" w:hAnsi="Arial" w:hint="default"/>
      </w:rPr>
    </w:lvl>
    <w:lvl w:ilvl="6" w:tplc="234C80D6" w:tentative="1">
      <w:start w:val="1"/>
      <w:numFmt w:val="bullet"/>
      <w:lvlText w:val="•"/>
      <w:lvlJc w:val="left"/>
      <w:pPr>
        <w:tabs>
          <w:tab w:val="num" w:pos="5040"/>
        </w:tabs>
        <w:ind w:left="5040" w:hanging="360"/>
      </w:pPr>
      <w:rPr>
        <w:rFonts w:ascii="Arial" w:hAnsi="Arial" w:hint="default"/>
      </w:rPr>
    </w:lvl>
    <w:lvl w:ilvl="7" w:tplc="0854C77A" w:tentative="1">
      <w:start w:val="1"/>
      <w:numFmt w:val="bullet"/>
      <w:lvlText w:val="•"/>
      <w:lvlJc w:val="left"/>
      <w:pPr>
        <w:tabs>
          <w:tab w:val="num" w:pos="5760"/>
        </w:tabs>
        <w:ind w:left="5760" w:hanging="360"/>
      </w:pPr>
      <w:rPr>
        <w:rFonts w:ascii="Arial" w:hAnsi="Arial" w:hint="default"/>
      </w:rPr>
    </w:lvl>
    <w:lvl w:ilvl="8" w:tplc="4BB278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A1B97"/>
    <w:multiLevelType w:val="multilevel"/>
    <w:tmpl w:val="432A3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952710"/>
    <w:multiLevelType w:val="multilevel"/>
    <w:tmpl w:val="8C7E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D405EE"/>
    <w:multiLevelType w:val="hybridMultilevel"/>
    <w:tmpl w:val="89924CC0"/>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A46597"/>
    <w:multiLevelType w:val="hybridMultilevel"/>
    <w:tmpl w:val="5BFA09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F027A1"/>
    <w:multiLevelType w:val="hybridMultilevel"/>
    <w:tmpl w:val="E9B690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2C54E1"/>
    <w:multiLevelType w:val="hybridMultilevel"/>
    <w:tmpl w:val="0F8CDB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A33A62"/>
    <w:multiLevelType w:val="hybridMultilevel"/>
    <w:tmpl w:val="E1F61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7366FC"/>
    <w:multiLevelType w:val="hybridMultilevel"/>
    <w:tmpl w:val="3806A1D4"/>
    <w:lvl w:ilvl="0" w:tplc="20000001">
      <w:start w:val="1"/>
      <w:numFmt w:val="bullet"/>
      <w:lvlText w:val=""/>
      <w:lvlJc w:val="left"/>
      <w:pPr>
        <w:ind w:left="1320" w:hanging="360"/>
      </w:pPr>
      <w:rPr>
        <w:rFonts w:ascii="Symbol" w:hAnsi="Symbol" w:hint="default"/>
      </w:rPr>
    </w:lvl>
    <w:lvl w:ilvl="1" w:tplc="20000003" w:tentative="1">
      <w:start w:val="1"/>
      <w:numFmt w:val="bullet"/>
      <w:lvlText w:val="o"/>
      <w:lvlJc w:val="left"/>
      <w:pPr>
        <w:ind w:left="2040" w:hanging="360"/>
      </w:pPr>
      <w:rPr>
        <w:rFonts w:ascii="Courier New" w:hAnsi="Courier New" w:cs="Courier New" w:hint="default"/>
      </w:rPr>
    </w:lvl>
    <w:lvl w:ilvl="2" w:tplc="20000005" w:tentative="1">
      <w:start w:val="1"/>
      <w:numFmt w:val="bullet"/>
      <w:lvlText w:val=""/>
      <w:lvlJc w:val="left"/>
      <w:pPr>
        <w:ind w:left="2760" w:hanging="360"/>
      </w:pPr>
      <w:rPr>
        <w:rFonts w:ascii="Wingdings" w:hAnsi="Wingdings"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12"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1221F35"/>
    <w:multiLevelType w:val="multilevel"/>
    <w:tmpl w:val="D05A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1676B2"/>
    <w:multiLevelType w:val="multilevel"/>
    <w:tmpl w:val="D7D0F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BE2D99"/>
    <w:multiLevelType w:val="hybridMultilevel"/>
    <w:tmpl w:val="0D84E8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DE1498"/>
    <w:multiLevelType w:val="hybridMultilevel"/>
    <w:tmpl w:val="5B88C9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D7272D7"/>
    <w:multiLevelType w:val="hybridMultilevel"/>
    <w:tmpl w:val="D83C1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F2F2BB1"/>
    <w:multiLevelType w:val="multilevel"/>
    <w:tmpl w:val="D48EC64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F863E72"/>
    <w:multiLevelType w:val="hybridMultilevel"/>
    <w:tmpl w:val="D592F6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00362A0"/>
    <w:multiLevelType w:val="hybridMultilevel"/>
    <w:tmpl w:val="9DB834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1563ECE"/>
    <w:multiLevelType w:val="hybridMultilevel"/>
    <w:tmpl w:val="2FF643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34D1CE1"/>
    <w:multiLevelType w:val="multilevel"/>
    <w:tmpl w:val="579A4442"/>
    <w:lvl w:ilvl="0">
      <w:start w:val="1"/>
      <w:numFmt w:val="bullet"/>
      <w:lvlText w:val=""/>
      <w:lvlJc w:val="left"/>
      <w:pPr>
        <w:tabs>
          <w:tab w:val="num" w:pos="480"/>
        </w:tabs>
        <w:ind w:left="480" w:hanging="360"/>
      </w:pPr>
      <w:rPr>
        <w:rFonts w:ascii="Symbol" w:hAnsi="Symbol" w:hint="default"/>
        <w:sz w:val="20"/>
      </w:rPr>
    </w:lvl>
    <w:lvl w:ilvl="1" w:tentative="1">
      <w:start w:val="1"/>
      <w:numFmt w:val="bullet"/>
      <w:lvlText w:val=""/>
      <w:lvlJc w:val="left"/>
      <w:pPr>
        <w:tabs>
          <w:tab w:val="num" w:pos="1200"/>
        </w:tabs>
        <w:ind w:left="1200" w:hanging="360"/>
      </w:pPr>
      <w:rPr>
        <w:rFonts w:ascii="Symbol" w:hAnsi="Symbol" w:hint="default"/>
        <w:sz w:val="20"/>
      </w:rPr>
    </w:lvl>
    <w:lvl w:ilvl="2" w:tentative="1">
      <w:start w:val="1"/>
      <w:numFmt w:val="bullet"/>
      <w:lvlText w:val=""/>
      <w:lvlJc w:val="left"/>
      <w:pPr>
        <w:tabs>
          <w:tab w:val="num" w:pos="1920"/>
        </w:tabs>
        <w:ind w:left="1920" w:hanging="360"/>
      </w:pPr>
      <w:rPr>
        <w:rFonts w:ascii="Symbol" w:hAnsi="Symbol" w:hint="default"/>
        <w:sz w:val="20"/>
      </w:rPr>
    </w:lvl>
    <w:lvl w:ilvl="3" w:tentative="1">
      <w:start w:val="1"/>
      <w:numFmt w:val="bullet"/>
      <w:lvlText w:val=""/>
      <w:lvlJc w:val="left"/>
      <w:pPr>
        <w:tabs>
          <w:tab w:val="num" w:pos="2640"/>
        </w:tabs>
        <w:ind w:left="2640" w:hanging="360"/>
      </w:pPr>
      <w:rPr>
        <w:rFonts w:ascii="Symbol" w:hAnsi="Symbol" w:hint="default"/>
        <w:sz w:val="20"/>
      </w:rPr>
    </w:lvl>
    <w:lvl w:ilvl="4" w:tentative="1">
      <w:start w:val="1"/>
      <w:numFmt w:val="bullet"/>
      <w:lvlText w:val=""/>
      <w:lvlJc w:val="left"/>
      <w:pPr>
        <w:tabs>
          <w:tab w:val="num" w:pos="3360"/>
        </w:tabs>
        <w:ind w:left="3360" w:hanging="360"/>
      </w:pPr>
      <w:rPr>
        <w:rFonts w:ascii="Symbol" w:hAnsi="Symbol" w:hint="default"/>
        <w:sz w:val="20"/>
      </w:rPr>
    </w:lvl>
    <w:lvl w:ilvl="5" w:tentative="1">
      <w:start w:val="1"/>
      <w:numFmt w:val="bullet"/>
      <w:lvlText w:val=""/>
      <w:lvlJc w:val="left"/>
      <w:pPr>
        <w:tabs>
          <w:tab w:val="num" w:pos="4080"/>
        </w:tabs>
        <w:ind w:left="4080" w:hanging="360"/>
      </w:pPr>
      <w:rPr>
        <w:rFonts w:ascii="Symbol" w:hAnsi="Symbol" w:hint="default"/>
        <w:sz w:val="20"/>
      </w:rPr>
    </w:lvl>
    <w:lvl w:ilvl="6" w:tentative="1">
      <w:start w:val="1"/>
      <w:numFmt w:val="bullet"/>
      <w:lvlText w:val=""/>
      <w:lvlJc w:val="left"/>
      <w:pPr>
        <w:tabs>
          <w:tab w:val="num" w:pos="4800"/>
        </w:tabs>
        <w:ind w:left="4800" w:hanging="360"/>
      </w:pPr>
      <w:rPr>
        <w:rFonts w:ascii="Symbol" w:hAnsi="Symbol" w:hint="default"/>
        <w:sz w:val="20"/>
      </w:rPr>
    </w:lvl>
    <w:lvl w:ilvl="7" w:tentative="1">
      <w:start w:val="1"/>
      <w:numFmt w:val="bullet"/>
      <w:lvlText w:val=""/>
      <w:lvlJc w:val="left"/>
      <w:pPr>
        <w:tabs>
          <w:tab w:val="num" w:pos="5520"/>
        </w:tabs>
        <w:ind w:left="5520" w:hanging="360"/>
      </w:pPr>
      <w:rPr>
        <w:rFonts w:ascii="Symbol" w:hAnsi="Symbol" w:hint="default"/>
        <w:sz w:val="20"/>
      </w:rPr>
    </w:lvl>
    <w:lvl w:ilvl="8" w:tentative="1">
      <w:start w:val="1"/>
      <w:numFmt w:val="bullet"/>
      <w:lvlText w:val=""/>
      <w:lvlJc w:val="left"/>
      <w:pPr>
        <w:tabs>
          <w:tab w:val="num" w:pos="6240"/>
        </w:tabs>
        <w:ind w:left="6240" w:hanging="360"/>
      </w:pPr>
      <w:rPr>
        <w:rFonts w:ascii="Symbol" w:hAnsi="Symbol" w:hint="default"/>
        <w:sz w:val="20"/>
      </w:rPr>
    </w:lvl>
  </w:abstractNum>
  <w:abstractNum w:abstractNumId="24" w15:restartNumberingAfterBreak="0">
    <w:nsid w:val="45866DCC"/>
    <w:multiLevelType w:val="hybridMultilevel"/>
    <w:tmpl w:val="EEC0CF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9C72209"/>
    <w:multiLevelType w:val="hybridMultilevel"/>
    <w:tmpl w:val="F06AD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5A673B"/>
    <w:multiLevelType w:val="hybridMultilevel"/>
    <w:tmpl w:val="256AA4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9E1A19"/>
    <w:multiLevelType w:val="multilevel"/>
    <w:tmpl w:val="AE64C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7C7210"/>
    <w:multiLevelType w:val="hybridMultilevel"/>
    <w:tmpl w:val="3F9CC1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3" w15:restartNumberingAfterBreak="0">
    <w:nsid w:val="6EF910AC"/>
    <w:multiLevelType w:val="multilevel"/>
    <w:tmpl w:val="B7E2E86C"/>
    <w:lvl w:ilvl="0">
      <w:start w:val="1"/>
      <w:numFmt w:val="bullet"/>
      <w:lvlText w:val=""/>
      <w:lvlJc w:val="left"/>
      <w:pPr>
        <w:tabs>
          <w:tab w:val="num" w:pos="240"/>
        </w:tabs>
        <w:ind w:left="240" w:hanging="360"/>
      </w:pPr>
      <w:rPr>
        <w:rFonts w:ascii="Symbol" w:hAnsi="Symbol" w:hint="default"/>
        <w:sz w:val="20"/>
      </w:rPr>
    </w:lvl>
    <w:lvl w:ilvl="1" w:tentative="1">
      <w:start w:val="1"/>
      <w:numFmt w:val="bullet"/>
      <w:lvlText w:val=""/>
      <w:lvlJc w:val="left"/>
      <w:pPr>
        <w:tabs>
          <w:tab w:val="num" w:pos="960"/>
        </w:tabs>
        <w:ind w:left="960" w:hanging="360"/>
      </w:pPr>
      <w:rPr>
        <w:rFonts w:ascii="Symbol" w:hAnsi="Symbol" w:hint="default"/>
        <w:sz w:val="20"/>
      </w:rPr>
    </w:lvl>
    <w:lvl w:ilvl="2" w:tentative="1">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34" w15:restartNumberingAfterBreak="0">
    <w:nsid w:val="70AD6E88"/>
    <w:multiLevelType w:val="hybridMultilevel"/>
    <w:tmpl w:val="54E8B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9A616D6"/>
    <w:multiLevelType w:val="multilevel"/>
    <w:tmpl w:val="9FE209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FEC605D"/>
    <w:multiLevelType w:val="hybridMultilevel"/>
    <w:tmpl w:val="4B24F8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80956789">
    <w:abstractNumId w:val="30"/>
  </w:num>
  <w:num w:numId="2" w16cid:durableId="1673339386">
    <w:abstractNumId w:val="27"/>
  </w:num>
  <w:num w:numId="3" w16cid:durableId="1444033608">
    <w:abstractNumId w:val="22"/>
  </w:num>
  <w:num w:numId="4" w16cid:durableId="1463959533">
    <w:abstractNumId w:val="7"/>
  </w:num>
  <w:num w:numId="5" w16cid:durableId="1756628031">
    <w:abstractNumId w:val="8"/>
  </w:num>
  <w:num w:numId="6" w16cid:durableId="1656833906">
    <w:abstractNumId w:val="1"/>
  </w:num>
  <w:num w:numId="7" w16cid:durableId="2125493205">
    <w:abstractNumId w:val="32"/>
  </w:num>
  <w:num w:numId="8" w16cid:durableId="663584662">
    <w:abstractNumId w:val="12"/>
  </w:num>
  <w:num w:numId="9" w16cid:durableId="1690717146">
    <w:abstractNumId w:val="4"/>
  </w:num>
  <w:num w:numId="10" w16cid:durableId="1720400047">
    <w:abstractNumId w:val="26"/>
  </w:num>
  <w:num w:numId="11" w16cid:durableId="1685278812">
    <w:abstractNumId w:val="9"/>
  </w:num>
  <w:num w:numId="12" w16cid:durableId="1790199214">
    <w:abstractNumId w:val="2"/>
  </w:num>
  <w:num w:numId="13" w16cid:durableId="1932662642">
    <w:abstractNumId w:val="18"/>
  </w:num>
  <w:num w:numId="14" w16cid:durableId="688024545">
    <w:abstractNumId w:val="14"/>
  </w:num>
  <w:num w:numId="15" w16cid:durableId="1485858163">
    <w:abstractNumId w:val="35"/>
  </w:num>
  <w:num w:numId="16" w16cid:durableId="544174690">
    <w:abstractNumId w:val="0"/>
  </w:num>
  <w:num w:numId="17" w16cid:durableId="1164472155">
    <w:abstractNumId w:val="31"/>
  </w:num>
  <w:num w:numId="18" w16cid:durableId="1126120879">
    <w:abstractNumId w:val="33"/>
  </w:num>
  <w:num w:numId="19" w16cid:durableId="1801024704">
    <w:abstractNumId w:val="25"/>
  </w:num>
  <w:num w:numId="20" w16cid:durableId="746268241">
    <w:abstractNumId w:val="13"/>
  </w:num>
  <w:num w:numId="21" w16cid:durableId="210583444">
    <w:abstractNumId w:val="3"/>
  </w:num>
  <w:num w:numId="22" w16cid:durableId="1689478558">
    <w:abstractNumId w:val="11"/>
  </w:num>
  <w:num w:numId="23" w16cid:durableId="1137187899">
    <w:abstractNumId w:val="23"/>
  </w:num>
  <w:num w:numId="24" w16cid:durableId="1942374893">
    <w:abstractNumId w:val="21"/>
  </w:num>
  <w:num w:numId="25" w16cid:durableId="50084578">
    <w:abstractNumId w:val="15"/>
  </w:num>
  <w:num w:numId="26" w16cid:durableId="2099790728">
    <w:abstractNumId w:val="34"/>
  </w:num>
  <w:num w:numId="27" w16cid:durableId="729618930">
    <w:abstractNumId w:val="29"/>
  </w:num>
  <w:num w:numId="28" w16cid:durableId="1207330510">
    <w:abstractNumId w:val="17"/>
  </w:num>
  <w:num w:numId="29" w16cid:durableId="726606553">
    <w:abstractNumId w:val="10"/>
  </w:num>
  <w:num w:numId="30" w16cid:durableId="834538214">
    <w:abstractNumId w:val="19"/>
  </w:num>
  <w:num w:numId="31" w16cid:durableId="444080754">
    <w:abstractNumId w:val="6"/>
  </w:num>
  <w:num w:numId="32" w16cid:durableId="633368019">
    <w:abstractNumId w:val="36"/>
  </w:num>
  <w:num w:numId="33" w16cid:durableId="222760467">
    <w:abstractNumId w:val="5"/>
  </w:num>
  <w:num w:numId="34" w16cid:durableId="747575125">
    <w:abstractNumId w:val="16"/>
  </w:num>
  <w:num w:numId="35" w16cid:durableId="1626932799">
    <w:abstractNumId w:val="24"/>
  </w:num>
  <w:num w:numId="36" w16cid:durableId="1977449698">
    <w:abstractNumId w:val="20"/>
  </w:num>
  <w:num w:numId="37" w16cid:durableId="254678121">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7CD"/>
    <w:rsid w:val="00000C22"/>
    <w:rsid w:val="00002233"/>
    <w:rsid w:val="00002674"/>
    <w:rsid w:val="00002765"/>
    <w:rsid w:val="00003D7B"/>
    <w:rsid w:val="00004256"/>
    <w:rsid w:val="00004DB0"/>
    <w:rsid w:val="00005F5D"/>
    <w:rsid w:val="00005F8B"/>
    <w:rsid w:val="00007955"/>
    <w:rsid w:val="00010EAA"/>
    <w:rsid w:val="00012C1D"/>
    <w:rsid w:val="00013BAC"/>
    <w:rsid w:val="00017F23"/>
    <w:rsid w:val="0002061C"/>
    <w:rsid w:val="000219D9"/>
    <w:rsid w:val="000247E2"/>
    <w:rsid w:val="00026288"/>
    <w:rsid w:val="00027DF9"/>
    <w:rsid w:val="00031263"/>
    <w:rsid w:val="00035157"/>
    <w:rsid w:val="00035DD0"/>
    <w:rsid w:val="00036DFE"/>
    <w:rsid w:val="000375EC"/>
    <w:rsid w:val="000379FC"/>
    <w:rsid w:val="00037A90"/>
    <w:rsid w:val="00040B81"/>
    <w:rsid w:val="000420ED"/>
    <w:rsid w:val="0004334A"/>
    <w:rsid w:val="00050844"/>
    <w:rsid w:val="0005089C"/>
    <w:rsid w:val="000515B2"/>
    <w:rsid w:val="0005311F"/>
    <w:rsid w:val="000565C3"/>
    <w:rsid w:val="0005696A"/>
    <w:rsid w:val="000576F8"/>
    <w:rsid w:val="00057E16"/>
    <w:rsid w:val="00060A25"/>
    <w:rsid w:val="000635D3"/>
    <w:rsid w:val="000639E2"/>
    <w:rsid w:val="00064783"/>
    <w:rsid w:val="00064F9A"/>
    <w:rsid w:val="00066B4D"/>
    <w:rsid w:val="0006735A"/>
    <w:rsid w:val="00070C6D"/>
    <w:rsid w:val="00073B57"/>
    <w:rsid w:val="0007406C"/>
    <w:rsid w:val="0007556E"/>
    <w:rsid w:val="00075648"/>
    <w:rsid w:val="00076AD3"/>
    <w:rsid w:val="000770C1"/>
    <w:rsid w:val="000832C7"/>
    <w:rsid w:val="0008396B"/>
    <w:rsid w:val="00083D4C"/>
    <w:rsid w:val="0008442D"/>
    <w:rsid w:val="000925F1"/>
    <w:rsid w:val="00093481"/>
    <w:rsid w:val="00095B80"/>
    <w:rsid w:val="00097E6A"/>
    <w:rsid w:val="000A3140"/>
    <w:rsid w:val="000A36CD"/>
    <w:rsid w:val="000A3A69"/>
    <w:rsid w:val="000A7424"/>
    <w:rsid w:val="000B13D6"/>
    <w:rsid w:val="000B2243"/>
    <w:rsid w:val="000B3028"/>
    <w:rsid w:val="000B33BF"/>
    <w:rsid w:val="000B39D5"/>
    <w:rsid w:val="000B480C"/>
    <w:rsid w:val="000B48D8"/>
    <w:rsid w:val="000B533F"/>
    <w:rsid w:val="000B6082"/>
    <w:rsid w:val="000C3FD3"/>
    <w:rsid w:val="000D004F"/>
    <w:rsid w:val="000D029E"/>
    <w:rsid w:val="000D10D6"/>
    <w:rsid w:val="000D1EBB"/>
    <w:rsid w:val="000D64DA"/>
    <w:rsid w:val="000D6841"/>
    <w:rsid w:val="000E10A4"/>
    <w:rsid w:val="000E49FB"/>
    <w:rsid w:val="000E579B"/>
    <w:rsid w:val="000E5E41"/>
    <w:rsid w:val="000E72E8"/>
    <w:rsid w:val="000F09DE"/>
    <w:rsid w:val="000F28B3"/>
    <w:rsid w:val="000F6242"/>
    <w:rsid w:val="0010169D"/>
    <w:rsid w:val="00103D6C"/>
    <w:rsid w:val="0010592D"/>
    <w:rsid w:val="001070C2"/>
    <w:rsid w:val="00107882"/>
    <w:rsid w:val="0011018B"/>
    <w:rsid w:val="00111125"/>
    <w:rsid w:val="00115591"/>
    <w:rsid w:val="00116EDD"/>
    <w:rsid w:val="00121B08"/>
    <w:rsid w:val="00121F97"/>
    <w:rsid w:val="00122F33"/>
    <w:rsid w:val="001254D3"/>
    <w:rsid w:val="00125E41"/>
    <w:rsid w:val="00130358"/>
    <w:rsid w:val="00130FC6"/>
    <w:rsid w:val="001330B1"/>
    <w:rsid w:val="00134D19"/>
    <w:rsid w:val="0013614D"/>
    <w:rsid w:val="00136F08"/>
    <w:rsid w:val="001408BF"/>
    <w:rsid w:val="001426E8"/>
    <w:rsid w:val="00143AC7"/>
    <w:rsid w:val="00145DA5"/>
    <w:rsid w:val="00145DC9"/>
    <w:rsid w:val="00145F43"/>
    <w:rsid w:val="00154595"/>
    <w:rsid w:val="001546BD"/>
    <w:rsid w:val="00155FC4"/>
    <w:rsid w:val="001563B6"/>
    <w:rsid w:val="0015650E"/>
    <w:rsid w:val="00156BEA"/>
    <w:rsid w:val="00157F83"/>
    <w:rsid w:val="001605D0"/>
    <w:rsid w:val="0016267F"/>
    <w:rsid w:val="0016269E"/>
    <w:rsid w:val="001653B8"/>
    <w:rsid w:val="0016606E"/>
    <w:rsid w:val="001666E1"/>
    <w:rsid w:val="001720D5"/>
    <w:rsid w:val="00172A82"/>
    <w:rsid w:val="00174052"/>
    <w:rsid w:val="00175009"/>
    <w:rsid w:val="001814DE"/>
    <w:rsid w:val="00184661"/>
    <w:rsid w:val="00184DB8"/>
    <w:rsid w:val="00185A66"/>
    <w:rsid w:val="00186EFA"/>
    <w:rsid w:val="00187A23"/>
    <w:rsid w:val="00190DD1"/>
    <w:rsid w:val="00191E56"/>
    <w:rsid w:val="00194B39"/>
    <w:rsid w:val="001954C9"/>
    <w:rsid w:val="0019709D"/>
    <w:rsid w:val="00197549"/>
    <w:rsid w:val="001A1FA7"/>
    <w:rsid w:val="001A21AF"/>
    <w:rsid w:val="001A2B07"/>
    <w:rsid w:val="001A411F"/>
    <w:rsid w:val="001B076D"/>
    <w:rsid w:val="001B2B66"/>
    <w:rsid w:val="001B3110"/>
    <w:rsid w:val="001B5206"/>
    <w:rsid w:val="001B5490"/>
    <w:rsid w:val="001B7D09"/>
    <w:rsid w:val="001C0474"/>
    <w:rsid w:val="001C22C8"/>
    <w:rsid w:val="001C305C"/>
    <w:rsid w:val="001C34F9"/>
    <w:rsid w:val="001C4085"/>
    <w:rsid w:val="001C67E6"/>
    <w:rsid w:val="001C7ED8"/>
    <w:rsid w:val="001D3ED1"/>
    <w:rsid w:val="001D4BEE"/>
    <w:rsid w:val="001D749F"/>
    <w:rsid w:val="001D7BF8"/>
    <w:rsid w:val="001D7F5C"/>
    <w:rsid w:val="001E0ADB"/>
    <w:rsid w:val="001E15EE"/>
    <w:rsid w:val="001E20F3"/>
    <w:rsid w:val="001E4A46"/>
    <w:rsid w:val="001E4A62"/>
    <w:rsid w:val="001E57C5"/>
    <w:rsid w:val="001E7BE5"/>
    <w:rsid w:val="001E7D8C"/>
    <w:rsid w:val="001F5246"/>
    <w:rsid w:val="001F56EF"/>
    <w:rsid w:val="001F7843"/>
    <w:rsid w:val="001F7F2C"/>
    <w:rsid w:val="00201388"/>
    <w:rsid w:val="0020206B"/>
    <w:rsid w:val="002106F6"/>
    <w:rsid w:val="002128EA"/>
    <w:rsid w:val="00212CD1"/>
    <w:rsid w:val="00214DFD"/>
    <w:rsid w:val="00215CCD"/>
    <w:rsid w:val="00221A72"/>
    <w:rsid w:val="00221AFD"/>
    <w:rsid w:val="00224837"/>
    <w:rsid w:val="00224A6D"/>
    <w:rsid w:val="002256B7"/>
    <w:rsid w:val="0022640E"/>
    <w:rsid w:val="00231654"/>
    <w:rsid w:val="00232071"/>
    <w:rsid w:val="0023354B"/>
    <w:rsid w:val="00233E99"/>
    <w:rsid w:val="0023422D"/>
    <w:rsid w:val="002351AD"/>
    <w:rsid w:val="002363C7"/>
    <w:rsid w:val="00243143"/>
    <w:rsid w:val="002451BF"/>
    <w:rsid w:val="00245272"/>
    <w:rsid w:val="00245706"/>
    <w:rsid w:val="002467A3"/>
    <w:rsid w:val="00247112"/>
    <w:rsid w:val="0025072D"/>
    <w:rsid w:val="00250B4E"/>
    <w:rsid w:val="002518A1"/>
    <w:rsid w:val="00253902"/>
    <w:rsid w:val="00254DB7"/>
    <w:rsid w:val="00263A67"/>
    <w:rsid w:val="00264A99"/>
    <w:rsid w:val="00266B00"/>
    <w:rsid w:val="00267342"/>
    <w:rsid w:val="00267C46"/>
    <w:rsid w:val="00272A53"/>
    <w:rsid w:val="002742E4"/>
    <w:rsid w:val="00276DAC"/>
    <w:rsid w:val="002814BB"/>
    <w:rsid w:val="00281E50"/>
    <w:rsid w:val="00282820"/>
    <w:rsid w:val="00282C19"/>
    <w:rsid w:val="00283DE9"/>
    <w:rsid w:val="002849EF"/>
    <w:rsid w:val="00286E68"/>
    <w:rsid w:val="00287419"/>
    <w:rsid w:val="00290FCD"/>
    <w:rsid w:val="00291B5D"/>
    <w:rsid w:val="00295124"/>
    <w:rsid w:val="002955FB"/>
    <w:rsid w:val="002A15B8"/>
    <w:rsid w:val="002A16F2"/>
    <w:rsid w:val="002A5B14"/>
    <w:rsid w:val="002B0ACF"/>
    <w:rsid w:val="002B19B5"/>
    <w:rsid w:val="002B1E33"/>
    <w:rsid w:val="002B2727"/>
    <w:rsid w:val="002B2EC7"/>
    <w:rsid w:val="002B6736"/>
    <w:rsid w:val="002B798E"/>
    <w:rsid w:val="002C17EB"/>
    <w:rsid w:val="002C543B"/>
    <w:rsid w:val="002C7117"/>
    <w:rsid w:val="002C740D"/>
    <w:rsid w:val="002C7466"/>
    <w:rsid w:val="002D349B"/>
    <w:rsid w:val="002D52F5"/>
    <w:rsid w:val="002D52FB"/>
    <w:rsid w:val="002D6E82"/>
    <w:rsid w:val="002D779D"/>
    <w:rsid w:val="002E1165"/>
    <w:rsid w:val="002E12B7"/>
    <w:rsid w:val="002E184E"/>
    <w:rsid w:val="002E54E0"/>
    <w:rsid w:val="002E7B13"/>
    <w:rsid w:val="002F0680"/>
    <w:rsid w:val="002F1940"/>
    <w:rsid w:val="002F2BCC"/>
    <w:rsid w:val="002F475A"/>
    <w:rsid w:val="002F4A3C"/>
    <w:rsid w:val="00300567"/>
    <w:rsid w:val="00301696"/>
    <w:rsid w:val="00302F39"/>
    <w:rsid w:val="00304BE0"/>
    <w:rsid w:val="00305F9A"/>
    <w:rsid w:val="00307050"/>
    <w:rsid w:val="003079EB"/>
    <w:rsid w:val="00307C0B"/>
    <w:rsid w:val="003111FB"/>
    <w:rsid w:val="0031302F"/>
    <w:rsid w:val="0031577C"/>
    <w:rsid w:val="00316B1C"/>
    <w:rsid w:val="00317078"/>
    <w:rsid w:val="00320595"/>
    <w:rsid w:val="00322F82"/>
    <w:rsid w:val="00324B66"/>
    <w:rsid w:val="003265F9"/>
    <w:rsid w:val="00326B1C"/>
    <w:rsid w:val="00327D74"/>
    <w:rsid w:val="00330966"/>
    <w:rsid w:val="00330EDF"/>
    <w:rsid w:val="00332763"/>
    <w:rsid w:val="0033386A"/>
    <w:rsid w:val="0033552E"/>
    <w:rsid w:val="00335D84"/>
    <w:rsid w:val="00335F01"/>
    <w:rsid w:val="00336174"/>
    <w:rsid w:val="003434B7"/>
    <w:rsid w:val="00343A2D"/>
    <w:rsid w:val="00345878"/>
    <w:rsid w:val="0034605F"/>
    <w:rsid w:val="00347BF0"/>
    <w:rsid w:val="00352B78"/>
    <w:rsid w:val="00354EAA"/>
    <w:rsid w:val="00357AD4"/>
    <w:rsid w:val="003659BB"/>
    <w:rsid w:val="00365D5E"/>
    <w:rsid w:val="00366EA1"/>
    <w:rsid w:val="00367915"/>
    <w:rsid w:val="0037077B"/>
    <w:rsid w:val="00371E8B"/>
    <w:rsid w:val="00372158"/>
    <w:rsid w:val="00373D8F"/>
    <w:rsid w:val="00374FFA"/>
    <w:rsid w:val="00377B42"/>
    <w:rsid w:val="0038241F"/>
    <w:rsid w:val="00383545"/>
    <w:rsid w:val="00384F94"/>
    <w:rsid w:val="003854B4"/>
    <w:rsid w:val="00387AAF"/>
    <w:rsid w:val="00390014"/>
    <w:rsid w:val="00391078"/>
    <w:rsid w:val="003937BC"/>
    <w:rsid w:val="00393D65"/>
    <w:rsid w:val="00395E50"/>
    <w:rsid w:val="003A0755"/>
    <w:rsid w:val="003A15CF"/>
    <w:rsid w:val="003A2969"/>
    <w:rsid w:val="003A2F8B"/>
    <w:rsid w:val="003A491F"/>
    <w:rsid w:val="003A607C"/>
    <w:rsid w:val="003A6936"/>
    <w:rsid w:val="003A7EC3"/>
    <w:rsid w:val="003B0BF8"/>
    <w:rsid w:val="003B43EA"/>
    <w:rsid w:val="003B5E20"/>
    <w:rsid w:val="003C3E76"/>
    <w:rsid w:val="003C5714"/>
    <w:rsid w:val="003C7293"/>
    <w:rsid w:val="003D0482"/>
    <w:rsid w:val="003D15F8"/>
    <w:rsid w:val="003D1797"/>
    <w:rsid w:val="003D3D36"/>
    <w:rsid w:val="003E0C8C"/>
    <w:rsid w:val="003E14FD"/>
    <w:rsid w:val="003E2FD8"/>
    <w:rsid w:val="003F2F02"/>
    <w:rsid w:val="003F423B"/>
    <w:rsid w:val="003F4D37"/>
    <w:rsid w:val="003F7B0E"/>
    <w:rsid w:val="00400E72"/>
    <w:rsid w:val="00401317"/>
    <w:rsid w:val="00402340"/>
    <w:rsid w:val="00404567"/>
    <w:rsid w:val="00404FCE"/>
    <w:rsid w:val="004112AC"/>
    <w:rsid w:val="00411988"/>
    <w:rsid w:val="004135E9"/>
    <w:rsid w:val="0041754A"/>
    <w:rsid w:val="00422416"/>
    <w:rsid w:val="004321E9"/>
    <w:rsid w:val="00433500"/>
    <w:rsid w:val="00433F71"/>
    <w:rsid w:val="00435736"/>
    <w:rsid w:val="00437D9A"/>
    <w:rsid w:val="004406CE"/>
    <w:rsid w:val="00440D43"/>
    <w:rsid w:val="004417E7"/>
    <w:rsid w:val="0044437A"/>
    <w:rsid w:val="004453EB"/>
    <w:rsid w:val="0044654A"/>
    <w:rsid w:val="004533FB"/>
    <w:rsid w:val="004535EC"/>
    <w:rsid w:val="0045420E"/>
    <w:rsid w:val="004565FD"/>
    <w:rsid w:val="00456827"/>
    <w:rsid w:val="004607B6"/>
    <w:rsid w:val="00461F70"/>
    <w:rsid w:val="00463D5E"/>
    <w:rsid w:val="00467731"/>
    <w:rsid w:val="004678E1"/>
    <w:rsid w:val="00467C27"/>
    <w:rsid w:val="00467DBB"/>
    <w:rsid w:val="00470359"/>
    <w:rsid w:val="00470A62"/>
    <w:rsid w:val="004711DD"/>
    <w:rsid w:val="004717D6"/>
    <w:rsid w:val="00471D39"/>
    <w:rsid w:val="00473ED6"/>
    <w:rsid w:val="00474322"/>
    <w:rsid w:val="00475EF7"/>
    <w:rsid w:val="00481671"/>
    <w:rsid w:val="004817E8"/>
    <w:rsid w:val="004826BB"/>
    <w:rsid w:val="00484805"/>
    <w:rsid w:val="004852C0"/>
    <w:rsid w:val="0048623E"/>
    <w:rsid w:val="004866C4"/>
    <w:rsid w:val="00493315"/>
    <w:rsid w:val="00495012"/>
    <w:rsid w:val="00495623"/>
    <w:rsid w:val="004976F8"/>
    <w:rsid w:val="004A1038"/>
    <w:rsid w:val="004A6237"/>
    <w:rsid w:val="004B07E3"/>
    <w:rsid w:val="004B473A"/>
    <w:rsid w:val="004B48C1"/>
    <w:rsid w:val="004B5459"/>
    <w:rsid w:val="004B5A0C"/>
    <w:rsid w:val="004C0418"/>
    <w:rsid w:val="004C34FA"/>
    <w:rsid w:val="004C37D6"/>
    <w:rsid w:val="004C50E3"/>
    <w:rsid w:val="004D48FA"/>
    <w:rsid w:val="004D5D47"/>
    <w:rsid w:val="004D6FF4"/>
    <w:rsid w:val="004D7F82"/>
    <w:rsid w:val="004E3939"/>
    <w:rsid w:val="004E73AE"/>
    <w:rsid w:val="004F031A"/>
    <w:rsid w:val="004F048F"/>
    <w:rsid w:val="004F2017"/>
    <w:rsid w:val="005000C5"/>
    <w:rsid w:val="005012DB"/>
    <w:rsid w:val="00501F1C"/>
    <w:rsid w:val="005029FE"/>
    <w:rsid w:val="00506361"/>
    <w:rsid w:val="00507271"/>
    <w:rsid w:val="00511D42"/>
    <w:rsid w:val="00513873"/>
    <w:rsid w:val="00516C8D"/>
    <w:rsid w:val="00516F11"/>
    <w:rsid w:val="005227FD"/>
    <w:rsid w:val="00523840"/>
    <w:rsid w:val="005352EA"/>
    <w:rsid w:val="00535E74"/>
    <w:rsid w:val="00537362"/>
    <w:rsid w:val="005408C1"/>
    <w:rsid w:val="00542C88"/>
    <w:rsid w:val="00544B79"/>
    <w:rsid w:val="00545247"/>
    <w:rsid w:val="00546EEB"/>
    <w:rsid w:val="0055215C"/>
    <w:rsid w:val="005577FD"/>
    <w:rsid w:val="00561372"/>
    <w:rsid w:val="00565659"/>
    <w:rsid w:val="00570CE5"/>
    <w:rsid w:val="00571067"/>
    <w:rsid w:val="005735B4"/>
    <w:rsid w:val="005741F9"/>
    <w:rsid w:val="005749BF"/>
    <w:rsid w:val="00581016"/>
    <w:rsid w:val="00581725"/>
    <w:rsid w:val="0058203B"/>
    <w:rsid w:val="00582BEE"/>
    <w:rsid w:val="00583987"/>
    <w:rsid w:val="005858CE"/>
    <w:rsid w:val="00585E7E"/>
    <w:rsid w:val="0058658F"/>
    <w:rsid w:val="00590711"/>
    <w:rsid w:val="00590DA3"/>
    <w:rsid w:val="005918D9"/>
    <w:rsid w:val="0059241C"/>
    <w:rsid w:val="0059347D"/>
    <w:rsid w:val="00596122"/>
    <w:rsid w:val="005A04DB"/>
    <w:rsid w:val="005A25C0"/>
    <w:rsid w:val="005A26BC"/>
    <w:rsid w:val="005A2AC7"/>
    <w:rsid w:val="005A343F"/>
    <w:rsid w:val="005A4253"/>
    <w:rsid w:val="005A7B0C"/>
    <w:rsid w:val="005B22E2"/>
    <w:rsid w:val="005B2FBA"/>
    <w:rsid w:val="005B4A20"/>
    <w:rsid w:val="005B503C"/>
    <w:rsid w:val="005B5B24"/>
    <w:rsid w:val="005B6610"/>
    <w:rsid w:val="005C12E1"/>
    <w:rsid w:val="005C1F2D"/>
    <w:rsid w:val="005C229E"/>
    <w:rsid w:val="005C26FA"/>
    <w:rsid w:val="005D47F6"/>
    <w:rsid w:val="005D6A57"/>
    <w:rsid w:val="005E04AB"/>
    <w:rsid w:val="005E2DB6"/>
    <w:rsid w:val="005E485B"/>
    <w:rsid w:val="005E4892"/>
    <w:rsid w:val="005E50D2"/>
    <w:rsid w:val="005E6653"/>
    <w:rsid w:val="005F097D"/>
    <w:rsid w:val="005F0BD3"/>
    <w:rsid w:val="005F0F9B"/>
    <w:rsid w:val="005F111C"/>
    <w:rsid w:val="005F2BAB"/>
    <w:rsid w:val="005F2C0B"/>
    <w:rsid w:val="005F2F24"/>
    <w:rsid w:val="005F3BD5"/>
    <w:rsid w:val="005F4513"/>
    <w:rsid w:val="005F5F41"/>
    <w:rsid w:val="005F6CF5"/>
    <w:rsid w:val="006026CA"/>
    <w:rsid w:val="00603206"/>
    <w:rsid w:val="006059AB"/>
    <w:rsid w:val="00605E11"/>
    <w:rsid w:val="0060664D"/>
    <w:rsid w:val="006115FB"/>
    <w:rsid w:val="00612396"/>
    <w:rsid w:val="00612852"/>
    <w:rsid w:val="00612E4F"/>
    <w:rsid w:val="006162E0"/>
    <w:rsid w:val="00621244"/>
    <w:rsid w:val="0062196E"/>
    <w:rsid w:val="00626BC2"/>
    <w:rsid w:val="00627682"/>
    <w:rsid w:val="00632963"/>
    <w:rsid w:val="006347AF"/>
    <w:rsid w:val="0063706A"/>
    <w:rsid w:val="00641227"/>
    <w:rsid w:val="00642F8A"/>
    <w:rsid w:val="006453E4"/>
    <w:rsid w:val="006545B1"/>
    <w:rsid w:val="00655C79"/>
    <w:rsid w:val="00655E37"/>
    <w:rsid w:val="00656B25"/>
    <w:rsid w:val="00657A10"/>
    <w:rsid w:val="00662CF9"/>
    <w:rsid w:val="00664156"/>
    <w:rsid w:val="00664AD2"/>
    <w:rsid w:val="00664FA9"/>
    <w:rsid w:val="00666D57"/>
    <w:rsid w:val="006678AA"/>
    <w:rsid w:val="00670AC8"/>
    <w:rsid w:val="00672470"/>
    <w:rsid w:val="006734D7"/>
    <w:rsid w:val="0067357C"/>
    <w:rsid w:val="00675999"/>
    <w:rsid w:val="006777A5"/>
    <w:rsid w:val="00680516"/>
    <w:rsid w:val="00681A6E"/>
    <w:rsid w:val="00687B49"/>
    <w:rsid w:val="00690824"/>
    <w:rsid w:val="00692082"/>
    <w:rsid w:val="006931B7"/>
    <w:rsid w:val="006955C7"/>
    <w:rsid w:val="00695F90"/>
    <w:rsid w:val="00696EA8"/>
    <w:rsid w:val="006A15CE"/>
    <w:rsid w:val="006A1870"/>
    <w:rsid w:val="006A3265"/>
    <w:rsid w:val="006A3463"/>
    <w:rsid w:val="006A50CC"/>
    <w:rsid w:val="006A54D5"/>
    <w:rsid w:val="006A7C98"/>
    <w:rsid w:val="006A7FD1"/>
    <w:rsid w:val="006B07B0"/>
    <w:rsid w:val="006B1FE5"/>
    <w:rsid w:val="006B3402"/>
    <w:rsid w:val="006B3683"/>
    <w:rsid w:val="006B7F88"/>
    <w:rsid w:val="006C0077"/>
    <w:rsid w:val="006C0877"/>
    <w:rsid w:val="006C4841"/>
    <w:rsid w:val="006D183E"/>
    <w:rsid w:val="006D1E61"/>
    <w:rsid w:val="006D3D88"/>
    <w:rsid w:val="006D696C"/>
    <w:rsid w:val="006D7299"/>
    <w:rsid w:val="006E1FF6"/>
    <w:rsid w:val="006E2099"/>
    <w:rsid w:val="006E2542"/>
    <w:rsid w:val="006E39BD"/>
    <w:rsid w:val="006F2657"/>
    <w:rsid w:val="00701798"/>
    <w:rsid w:val="007019A9"/>
    <w:rsid w:val="007035A9"/>
    <w:rsid w:val="0070395E"/>
    <w:rsid w:val="00706FF1"/>
    <w:rsid w:val="007071B3"/>
    <w:rsid w:val="007072D7"/>
    <w:rsid w:val="00710A3C"/>
    <w:rsid w:val="007120E6"/>
    <w:rsid w:val="00715E61"/>
    <w:rsid w:val="0072336B"/>
    <w:rsid w:val="00724FE1"/>
    <w:rsid w:val="00726F38"/>
    <w:rsid w:val="00731319"/>
    <w:rsid w:val="00731A01"/>
    <w:rsid w:val="00731C15"/>
    <w:rsid w:val="00734258"/>
    <w:rsid w:val="007345BB"/>
    <w:rsid w:val="007350D7"/>
    <w:rsid w:val="007359FB"/>
    <w:rsid w:val="00735ACD"/>
    <w:rsid w:val="00735BF8"/>
    <w:rsid w:val="0073630B"/>
    <w:rsid w:val="0074258F"/>
    <w:rsid w:val="00742B41"/>
    <w:rsid w:val="00743211"/>
    <w:rsid w:val="00744A28"/>
    <w:rsid w:val="00745330"/>
    <w:rsid w:val="00760949"/>
    <w:rsid w:val="00760965"/>
    <w:rsid w:val="00760D8D"/>
    <w:rsid w:val="007627AC"/>
    <w:rsid w:val="00763CC3"/>
    <w:rsid w:val="00764E0B"/>
    <w:rsid w:val="007665E8"/>
    <w:rsid w:val="00772612"/>
    <w:rsid w:val="0077324C"/>
    <w:rsid w:val="00775EC5"/>
    <w:rsid w:val="00777012"/>
    <w:rsid w:val="0078083F"/>
    <w:rsid w:val="00782A31"/>
    <w:rsid w:val="00784F80"/>
    <w:rsid w:val="007850E1"/>
    <w:rsid w:val="00785330"/>
    <w:rsid w:val="00787A8B"/>
    <w:rsid w:val="00790B29"/>
    <w:rsid w:val="007910A7"/>
    <w:rsid w:val="007913AF"/>
    <w:rsid w:val="00792C9C"/>
    <w:rsid w:val="007932E7"/>
    <w:rsid w:val="007943D3"/>
    <w:rsid w:val="007953F0"/>
    <w:rsid w:val="007958D9"/>
    <w:rsid w:val="007A06E7"/>
    <w:rsid w:val="007A0B05"/>
    <w:rsid w:val="007A1272"/>
    <w:rsid w:val="007A1339"/>
    <w:rsid w:val="007A296F"/>
    <w:rsid w:val="007A43AA"/>
    <w:rsid w:val="007A584C"/>
    <w:rsid w:val="007A6AE2"/>
    <w:rsid w:val="007A7019"/>
    <w:rsid w:val="007B127F"/>
    <w:rsid w:val="007B19E8"/>
    <w:rsid w:val="007B2FB8"/>
    <w:rsid w:val="007B677A"/>
    <w:rsid w:val="007B7628"/>
    <w:rsid w:val="007C0087"/>
    <w:rsid w:val="007C2A90"/>
    <w:rsid w:val="007C4D8C"/>
    <w:rsid w:val="007C5E3F"/>
    <w:rsid w:val="007C68E0"/>
    <w:rsid w:val="007D2228"/>
    <w:rsid w:val="007D36E5"/>
    <w:rsid w:val="007E0EAC"/>
    <w:rsid w:val="007E352A"/>
    <w:rsid w:val="007E7368"/>
    <w:rsid w:val="007F0202"/>
    <w:rsid w:val="007F351A"/>
    <w:rsid w:val="007F3A56"/>
    <w:rsid w:val="007F4F92"/>
    <w:rsid w:val="007F573B"/>
    <w:rsid w:val="007F5DD5"/>
    <w:rsid w:val="007F6F64"/>
    <w:rsid w:val="007F74AF"/>
    <w:rsid w:val="007F796F"/>
    <w:rsid w:val="00800905"/>
    <w:rsid w:val="00801A5D"/>
    <w:rsid w:val="00801DDF"/>
    <w:rsid w:val="00801FF3"/>
    <w:rsid w:val="008035CF"/>
    <w:rsid w:val="0081005B"/>
    <w:rsid w:val="008135F7"/>
    <w:rsid w:val="00813F50"/>
    <w:rsid w:val="00815452"/>
    <w:rsid w:val="00821D70"/>
    <w:rsid w:val="008241E6"/>
    <w:rsid w:val="008270B9"/>
    <w:rsid w:val="00830526"/>
    <w:rsid w:val="00833004"/>
    <w:rsid w:val="0083385F"/>
    <w:rsid w:val="00840F48"/>
    <w:rsid w:val="0084138C"/>
    <w:rsid w:val="0084714D"/>
    <w:rsid w:val="00847187"/>
    <w:rsid w:val="008505B6"/>
    <w:rsid w:val="00857A48"/>
    <w:rsid w:val="0086071A"/>
    <w:rsid w:val="0086115F"/>
    <w:rsid w:val="008617C0"/>
    <w:rsid w:val="008621C5"/>
    <w:rsid w:val="00862A91"/>
    <w:rsid w:val="00863DB9"/>
    <w:rsid w:val="00870449"/>
    <w:rsid w:val="00871EF7"/>
    <w:rsid w:val="008803EB"/>
    <w:rsid w:val="00880607"/>
    <w:rsid w:val="008830CA"/>
    <w:rsid w:val="0088549D"/>
    <w:rsid w:val="00886605"/>
    <w:rsid w:val="00886FEE"/>
    <w:rsid w:val="00887FA4"/>
    <w:rsid w:val="00892954"/>
    <w:rsid w:val="00892BC2"/>
    <w:rsid w:val="00894F73"/>
    <w:rsid w:val="00896AFB"/>
    <w:rsid w:val="008A1851"/>
    <w:rsid w:val="008A3714"/>
    <w:rsid w:val="008A46E5"/>
    <w:rsid w:val="008A630F"/>
    <w:rsid w:val="008B0990"/>
    <w:rsid w:val="008B1510"/>
    <w:rsid w:val="008B1A47"/>
    <w:rsid w:val="008B3140"/>
    <w:rsid w:val="008B4AE5"/>
    <w:rsid w:val="008B7240"/>
    <w:rsid w:val="008C14AB"/>
    <w:rsid w:val="008C1B12"/>
    <w:rsid w:val="008C42E3"/>
    <w:rsid w:val="008C4F28"/>
    <w:rsid w:val="008C75A9"/>
    <w:rsid w:val="008D07EE"/>
    <w:rsid w:val="008D436F"/>
    <w:rsid w:val="008D491A"/>
    <w:rsid w:val="008D5CF0"/>
    <w:rsid w:val="008D772F"/>
    <w:rsid w:val="008E02B9"/>
    <w:rsid w:val="008E10F7"/>
    <w:rsid w:val="008E1131"/>
    <w:rsid w:val="008E17F4"/>
    <w:rsid w:val="008E1F41"/>
    <w:rsid w:val="008E4A5E"/>
    <w:rsid w:val="008E6DB9"/>
    <w:rsid w:val="008E79D5"/>
    <w:rsid w:val="008F284B"/>
    <w:rsid w:val="008F4129"/>
    <w:rsid w:val="008F4CF1"/>
    <w:rsid w:val="008F4F4E"/>
    <w:rsid w:val="008F678E"/>
    <w:rsid w:val="008F7AB6"/>
    <w:rsid w:val="00900076"/>
    <w:rsid w:val="009007F1"/>
    <w:rsid w:val="00904841"/>
    <w:rsid w:val="00904BCC"/>
    <w:rsid w:val="00904DEE"/>
    <w:rsid w:val="00904F21"/>
    <w:rsid w:val="00906CE0"/>
    <w:rsid w:val="00911C89"/>
    <w:rsid w:val="009129E7"/>
    <w:rsid w:val="00913954"/>
    <w:rsid w:val="00914506"/>
    <w:rsid w:val="009145F6"/>
    <w:rsid w:val="00920A18"/>
    <w:rsid w:val="00920C8A"/>
    <w:rsid w:val="0092163C"/>
    <w:rsid w:val="00922D52"/>
    <w:rsid w:val="009235E4"/>
    <w:rsid w:val="00927CFA"/>
    <w:rsid w:val="00931279"/>
    <w:rsid w:val="00932B77"/>
    <w:rsid w:val="009340A6"/>
    <w:rsid w:val="00941309"/>
    <w:rsid w:val="00941BEE"/>
    <w:rsid w:val="00941EF8"/>
    <w:rsid w:val="009425FA"/>
    <w:rsid w:val="00942D92"/>
    <w:rsid w:val="0094485D"/>
    <w:rsid w:val="0094616E"/>
    <w:rsid w:val="0094672F"/>
    <w:rsid w:val="009469BE"/>
    <w:rsid w:val="00951280"/>
    <w:rsid w:val="00951648"/>
    <w:rsid w:val="00951D2D"/>
    <w:rsid w:val="00952236"/>
    <w:rsid w:val="00953384"/>
    <w:rsid w:val="0095484E"/>
    <w:rsid w:val="00955151"/>
    <w:rsid w:val="00955A0C"/>
    <w:rsid w:val="00957F6C"/>
    <w:rsid w:val="0096031A"/>
    <w:rsid w:val="00960666"/>
    <w:rsid w:val="00960FB1"/>
    <w:rsid w:val="00961B2D"/>
    <w:rsid w:val="00962E97"/>
    <w:rsid w:val="00967D7E"/>
    <w:rsid w:val="00971C1E"/>
    <w:rsid w:val="00972209"/>
    <w:rsid w:val="00972DC8"/>
    <w:rsid w:val="00974018"/>
    <w:rsid w:val="00974EE6"/>
    <w:rsid w:val="00975356"/>
    <w:rsid w:val="009762C9"/>
    <w:rsid w:val="009848CB"/>
    <w:rsid w:val="00985058"/>
    <w:rsid w:val="0098557D"/>
    <w:rsid w:val="0098629F"/>
    <w:rsid w:val="009866BA"/>
    <w:rsid w:val="009868F3"/>
    <w:rsid w:val="00990623"/>
    <w:rsid w:val="00990F72"/>
    <w:rsid w:val="00991514"/>
    <w:rsid w:val="00992811"/>
    <w:rsid w:val="0099764C"/>
    <w:rsid w:val="009A08F7"/>
    <w:rsid w:val="009A1DD6"/>
    <w:rsid w:val="009A31E8"/>
    <w:rsid w:val="009A3989"/>
    <w:rsid w:val="009A5B58"/>
    <w:rsid w:val="009B3202"/>
    <w:rsid w:val="009B5E08"/>
    <w:rsid w:val="009C52F2"/>
    <w:rsid w:val="009C606F"/>
    <w:rsid w:val="009D07A2"/>
    <w:rsid w:val="009D1A1C"/>
    <w:rsid w:val="009D296C"/>
    <w:rsid w:val="009D3B2B"/>
    <w:rsid w:val="009D50D1"/>
    <w:rsid w:val="009D56EF"/>
    <w:rsid w:val="009D570F"/>
    <w:rsid w:val="009D5D6B"/>
    <w:rsid w:val="009D74CA"/>
    <w:rsid w:val="009E418A"/>
    <w:rsid w:val="009E4900"/>
    <w:rsid w:val="009E5DB8"/>
    <w:rsid w:val="009E649B"/>
    <w:rsid w:val="009F047D"/>
    <w:rsid w:val="009F244A"/>
    <w:rsid w:val="009F3251"/>
    <w:rsid w:val="009F645A"/>
    <w:rsid w:val="009F711F"/>
    <w:rsid w:val="009F74FB"/>
    <w:rsid w:val="009F7CF9"/>
    <w:rsid w:val="009F7DFC"/>
    <w:rsid w:val="00A00A63"/>
    <w:rsid w:val="00A017CB"/>
    <w:rsid w:val="00A05501"/>
    <w:rsid w:val="00A07C15"/>
    <w:rsid w:val="00A138D6"/>
    <w:rsid w:val="00A15E64"/>
    <w:rsid w:val="00A162B4"/>
    <w:rsid w:val="00A165C4"/>
    <w:rsid w:val="00A16EFC"/>
    <w:rsid w:val="00A1736C"/>
    <w:rsid w:val="00A17FD6"/>
    <w:rsid w:val="00A22F0F"/>
    <w:rsid w:val="00A241D8"/>
    <w:rsid w:val="00A25C76"/>
    <w:rsid w:val="00A25D27"/>
    <w:rsid w:val="00A25E39"/>
    <w:rsid w:val="00A27330"/>
    <w:rsid w:val="00A35A7C"/>
    <w:rsid w:val="00A35BFF"/>
    <w:rsid w:val="00A419AE"/>
    <w:rsid w:val="00A43A4A"/>
    <w:rsid w:val="00A46726"/>
    <w:rsid w:val="00A5128C"/>
    <w:rsid w:val="00A55A60"/>
    <w:rsid w:val="00A614AF"/>
    <w:rsid w:val="00A614B9"/>
    <w:rsid w:val="00A61939"/>
    <w:rsid w:val="00A62135"/>
    <w:rsid w:val="00A63DE6"/>
    <w:rsid w:val="00A64FA2"/>
    <w:rsid w:val="00A66FD1"/>
    <w:rsid w:val="00A6747C"/>
    <w:rsid w:val="00A70B0C"/>
    <w:rsid w:val="00A73C69"/>
    <w:rsid w:val="00A74347"/>
    <w:rsid w:val="00A74629"/>
    <w:rsid w:val="00A748CF"/>
    <w:rsid w:val="00A75674"/>
    <w:rsid w:val="00A82356"/>
    <w:rsid w:val="00A8301E"/>
    <w:rsid w:val="00A851F2"/>
    <w:rsid w:val="00A85474"/>
    <w:rsid w:val="00A90866"/>
    <w:rsid w:val="00A91582"/>
    <w:rsid w:val="00A91D71"/>
    <w:rsid w:val="00A92B06"/>
    <w:rsid w:val="00A94FF0"/>
    <w:rsid w:val="00A95B0E"/>
    <w:rsid w:val="00A96978"/>
    <w:rsid w:val="00A96A7C"/>
    <w:rsid w:val="00AA1CA1"/>
    <w:rsid w:val="00AA2794"/>
    <w:rsid w:val="00AA3975"/>
    <w:rsid w:val="00AA5592"/>
    <w:rsid w:val="00AA5EBE"/>
    <w:rsid w:val="00AA6508"/>
    <w:rsid w:val="00AA7654"/>
    <w:rsid w:val="00AA7DA7"/>
    <w:rsid w:val="00AB01E6"/>
    <w:rsid w:val="00AB0A92"/>
    <w:rsid w:val="00AB1571"/>
    <w:rsid w:val="00AB24A0"/>
    <w:rsid w:val="00AB2543"/>
    <w:rsid w:val="00AB3E00"/>
    <w:rsid w:val="00AB701C"/>
    <w:rsid w:val="00AB707D"/>
    <w:rsid w:val="00AB7D62"/>
    <w:rsid w:val="00AC1925"/>
    <w:rsid w:val="00AC1A2B"/>
    <w:rsid w:val="00AC5013"/>
    <w:rsid w:val="00AC67A6"/>
    <w:rsid w:val="00AC6A1D"/>
    <w:rsid w:val="00AD0C1C"/>
    <w:rsid w:val="00AD1B06"/>
    <w:rsid w:val="00AD1BFF"/>
    <w:rsid w:val="00AD736F"/>
    <w:rsid w:val="00AD76AA"/>
    <w:rsid w:val="00AD79A1"/>
    <w:rsid w:val="00AE0B87"/>
    <w:rsid w:val="00AE1DA2"/>
    <w:rsid w:val="00AE36D6"/>
    <w:rsid w:val="00AE5178"/>
    <w:rsid w:val="00AE7415"/>
    <w:rsid w:val="00AE7515"/>
    <w:rsid w:val="00AF3AA6"/>
    <w:rsid w:val="00B0470B"/>
    <w:rsid w:val="00B06178"/>
    <w:rsid w:val="00B06B7D"/>
    <w:rsid w:val="00B07C69"/>
    <w:rsid w:val="00B10334"/>
    <w:rsid w:val="00B12ADC"/>
    <w:rsid w:val="00B15C4E"/>
    <w:rsid w:val="00B17EE2"/>
    <w:rsid w:val="00B227B3"/>
    <w:rsid w:val="00B234AB"/>
    <w:rsid w:val="00B24591"/>
    <w:rsid w:val="00B302B4"/>
    <w:rsid w:val="00B3114E"/>
    <w:rsid w:val="00B319F0"/>
    <w:rsid w:val="00B31B5A"/>
    <w:rsid w:val="00B31E50"/>
    <w:rsid w:val="00B32F27"/>
    <w:rsid w:val="00B35F5F"/>
    <w:rsid w:val="00B3707F"/>
    <w:rsid w:val="00B37D63"/>
    <w:rsid w:val="00B44402"/>
    <w:rsid w:val="00B4643E"/>
    <w:rsid w:val="00B47B8A"/>
    <w:rsid w:val="00B47CAF"/>
    <w:rsid w:val="00B509DD"/>
    <w:rsid w:val="00B5137B"/>
    <w:rsid w:val="00B51583"/>
    <w:rsid w:val="00B529AB"/>
    <w:rsid w:val="00B54423"/>
    <w:rsid w:val="00B56260"/>
    <w:rsid w:val="00B56B9A"/>
    <w:rsid w:val="00B66A7B"/>
    <w:rsid w:val="00B67ED1"/>
    <w:rsid w:val="00B70023"/>
    <w:rsid w:val="00B709A4"/>
    <w:rsid w:val="00B75E6B"/>
    <w:rsid w:val="00B771B7"/>
    <w:rsid w:val="00B83FC7"/>
    <w:rsid w:val="00B87207"/>
    <w:rsid w:val="00B87E60"/>
    <w:rsid w:val="00B93386"/>
    <w:rsid w:val="00B956E2"/>
    <w:rsid w:val="00B96070"/>
    <w:rsid w:val="00B97333"/>
    <w:rsid w:val="00B97703"/>
    <w:rsid w:val="00BA5ABC"/>
    <w:rsid w:val="00BA62B5"/>
    <w:rsid w:val="00BB15CD"/>
    <w:rsid w:val="00BB46DB"/>
    <w:rsid w:val="00BB67D5"/>
    <w:rsid w:val="00BC0F68"/>
    <w:rsid w:val="00BC2467"/>
    <w:rsid w:val="00BC38EB"/>
    <w:rsid w:val="00BC417D"/>
    <w:rsid w:val="00BD0449"/>
    <w:rsid w:val="00BD64D4"/>
    <w:rsid w:val="00BE066F"/>
    <w:rsid w:val="00BE2471"/>
    <w:rsid w:val="00BE462D"/>
    <w:rsid w:val="00BE499B"/>
    <w:rsid w:val="00BE63B3"/>
    <w:rsid w:val="00BE7649"/>
    <w:rsid w:val="00BF2135"/>
    <w:rsid w:val="00BF3BA0"/>
    <w:rsid w:val="00BF5608"/>
    <w:rsid w:val="00BF5771"/>
    <w:rsid w:val="00BF67BD"/>
    <w:rsid w:val="00C00137"/>
    <w:rsid w:val="00C051FC"/>
    <w:rsid w:val="00C05204"/>
    <w:rsid w:val="00C05A96"/>
    <w:rsid w:val="00C05B9A"/>
    <w:rsid w:val="00C07243"/>
    <w:rsid w:val="00C11BD8"/>
    <w:rsid w:val="00C127DE"/>
    <w:rsid w:val="00C1390B"/>
    <w:rsid w:val="00C16097"/>
    <w:rsid w:val="00C21762"/>
    <w:rsid w:val="00C227D1"/>
    <w:rsid w:val="00C24A29"/>
    <w:rsid w:val="00C24EFB"/>
    <w:rsid w:val="00C266F8"/>
    <w:rsid w:val="00C32642"/>
    <w:rsid w:val="00C34538"/>
    <w:rsid w:val="00C3559C"/>
    <w:rsid w:val="00C357D3"/>
    <w:rsid w:val="00C35EE8"/>
    <w:rsid w:val="00C37284"/>
    <w:rsid w:val="00C40F03"/>
    <w:rsid w:val="00C43EE6"/>
    <w:rsid w:val="00C45689"/>
    <w:rsid w:val="00C469D4"/>
    <w:rsid w:val="00C500A3"/>
    <w:rsid w:val="00C507A6"/>
    <w:rsid w:val="00C521C5"/>
    <w:rsid w:val="00C52999"/>
    <w:rsid w:val="00C52E39"/>
    <w:rsid w:val="00C5713C"/>
    <w:rsid w:val="00C60CA0"/>
    <w:rsid w:val="00C63518"/>
    <w:rsid w:val="00C64A42"/>
    <w:rsid w:val="00C6698A"/>
    <w:rsid w:val="00C7027F"/>
    <w:rsid w:val="00C70EA9"/>
    <w:rsid w:val="00C71791"/>
    <w:rsid w:val="00C71914"/>
    <w:rsid w:val="00C7379A"/>
    <w:rsid w:val="00C749A3"/>
    <w:rsid w:val="00C80BE0"/>
    <w:rsid w:val="00C80CB1"/>
    <w:rsid w:val="00C8742B"/>
    <w:rsid w:val="00C94EF2"/>
    <w:rsid w:val="00C950D0"/>
    <w:rsid w:val="00CA26C6"/>
    <w:rsid w:val="00CA4B03"/>
    <w:rsid w:val="00CA4F03"/>
    <w:rsid w:val="00CA52EE"/>
    <w:rsid w:val="00CA6EC2"/>
    <w:rsid w:val="00CB1094"/>
    <w:rsid w:val="00CB12D1"/>
    <w:rsid w:val="00CB161C"/>
    <w:rsid w:val="00CB224F"/>
    <w:rsid w:val="00CB2C24"/>
    <w:rsid w:val="00CB42F4"/>
    <w:rsid w:val="00CB45ED"/>
    <w:rsid w:val="00CB4EA1"/>
    <w:rsid w:val="00CB71C4"/>
    <w:rsid w:val="00CC034F"/>
    <w:rsid w:val="00CC06A7"/>
    <w:rsid w:val="00CC07B6"/>
    <w:rsid w:val="00CC1620"/>
    <w:rsid w:val="00CC3032"/>
    <w:rsid w:val="00CC4C20"/>
    <w:rsid w:val="00CC4CC3"/>
    <w:rsid w:val="00CC72FD"/>
    <w:rsid w:val="00CD0013"/>
    <w:rsid w:val="00CD0F87"/>
    <w:rsid w:val="00CD1FF0"/>
    <w:rsid w:val="00CD664A"/>
    <w:rsid w:val="00CE001D"/>
    <w:rsid w:val="00CE13D4"/>
    <w:rsid w:val="00CE1789"/>
    <w:rsid w:val="00CE2CBC"/>
    <w:rsid w:val="00CE5251"/>
    <w:rsid w:val="00CE541D"/>
    <w:rsid w:val="00CE56D8"/>
    <w:rsid w:val="00CE75FA"/>
    <w:rsid w:val="00CF11A8"/>
    <w:rsid w:val="00CF246A"/>
    <w:rsid w:val="00CF32DF"/>
    <w:rsid w:val="00CF43E7"/>
    <w:rsid w:val="00CF4AE6"/>
    <w:rsid w:val="00CF6087"/>
    <w:rsid w:val="00CF6118"/>
    <w:rsid w:val="00D00B21"/>
    <w:rsid w:val="00D04BDD"/>
    <w:rsid w:val="00D1077F"/>
    <w:rsid w:val="00D1099E"/>
    <w:rsid w:val="00D207DA"/>
    <w:rsid w:val="00D225BD"/>
    <w:rsid w:val="00D23675"/>
    <w:rsid w:val="00D24071"/>
    <w:rsid w:val="00D2564F"/>
    <w:rsid w:val="00D27D6D"/>
    <w:rsid w:val="00D30697"/>
    <w:rsid w:val="00D32019"/>
    <w:rsid w:val="00D35465"/>
    <w:rsid w:val="00D36292"/>
    <w:rsid w:val="00D372FD"/>
    <w:rsid w:val="00D37F90"/>
    <w:rsid w:val="00D41BC9"/>
    <w:rsid w:val="00D4385C"/>
    <w:rsid w:val="00D4475C"/>
    <w:rsid w:val="00D46404"/>
    <w:rsid w:val="00D47DFA"/>
    <w:rsid w:val="00D51A89"/>
    <w:rsid w:val="00D51B75"/>
    <w:rsid w:val="00D53AB3"/>
    <w:rsid w:val="00D54A88"/>
    <w:rsid w:val="00D55F7A"/>
    <w:rsid w:val="00D57F43"/>
    <w:rsid w:val="00D612E4"/>
    <w:rsid w:val="00D615CB"/>
    <w:rsid w:val="00D617FA"/>
    <w:rsid w:val="00D63819"/>
    <w:rsid w:val="00D63835"/>
    <w:rsid w:val="00D713BE"/>
    <w:rsid w:val="00D7203D"/>
    <w:rsid w:val="00D7609B"/>
    <w:rsid w:val="00D80131"/>
    <w:rsid w:val="00D818A9"/>
    <w:rsid w:val="00D832AC"/>
    <w:rsid w:val="00D83789"/>
    <w:rsid w:val="00D84947"/>
    <w:rsid w:val="00D84D11"/>
    <w:rsid w:val="00D85B95"/>
    <w:rsid w:val="00D85E03"/>
    <w:rsid w:val="00D87012"/>
    <w:rsid w:val="00D8740A"/>
    <w:rsid w:val="00D8789D"/>
    <w:rsid w:val="00D8799D"/>
    <w:rsid w:val="00D90A12"/>
    <w:rsid w:val="00D91164"/>
    <w:rsid w:val="00D9126E"/>
    <w:rsid w:val="00D93B3C"/>
    <w:rsid w:val="00D9417B"/>
    <w:rsid w:val="00D945A1"/>
    <w:rsid w:val="00D94CED"/>
    <w:rsid w:val="00DA08B2"/>
    <w:rsid w:val="00DA0C37"/>
    <w:rsid w:val="00DA3CB8"/>
    <w:rsid w:val="00DA5691"/>
    <w:rsid w:val="00DA6308"/>
    <w:rsid w:val="00DA66CC"/>
    <w:rsid w:val="00DA6F81"/>
    <w:rsid w:val="00DB018C"/>
    <w:rsid w:val="00DB1E50"/>
    <w:rsid w:val="00DB526E"/>
    <w:rsid w:val="00DC1541"/>
    <w:rsid w:val="00DC40BE"/>
    <w:rsid w:val="00DC76B9"/>
    <w:rsid w:val="00DC7EE4"/>
    <w:rsid w:val="00DC7F10"/>
    <w:rsid w:val="00DD2477"/>
    <w:rsid w:val="00DD27C7"/>
    <w:rsid w:val="00DD7E8A"/>
    <w:rsid w:val="00DE1B56"/>
    <w:rsid w:val="00DE2A39"/>
    <w:rsid w:val="00DE4CC2"/>
    <w:rsid w:val="00DF1C3E"/>
    <w:rsid w:val="00DF22A4"/>
    <w:rsid w:val="00DF2AB9"/>
    <w:rsid w:val="00DF68AB"/>
    <w:rsid w:val="00E007B4"/>
    <w:rsid w:val="00E00C21"/>
    <w:rsid w:val="00E01767"/>
    <w:rsid w:val="00E06AC3"/>
    <w:rsid w:val="00E117E5"/>
    <w:rsid w:val="00E11D66"/>
    <w:rsid w:val="00E12683"/>
    <w:rsid w:val="00E14117"/>
    <w:rsid w:val="00E1433A"/>
    <w:rsid w:val="00E162BB"/>
    <w:rsid w:val="00E20EBF"/>
    <w:rsid w:val="00E326AA"/>
    <w:rsid w:val="00E35BCC"/>
    <w:rsid w:val="00E37160"/>
    <w:rsid w:val="00E403C7"/>
    <w:rsid w:val="00E40F57"/>
    <w:rsid w:val="00E45359"/>
    <w:rsid w:val="00E46562"/>
    <w:rsid w:val="00E46B4A"/>
    <w:rsid w:val="00E51CE9"/>
    <w:rsid w:val="00E531AE"/>
    <w:rsid w:val="00E53DFE"/>
    <w:rsid w:val="00E6001D"/>
    <w:rsid w:val="00E61AFA"/>
    <w:rsid w:val="00E62355"/>
    <w:rsid w:val="00E63B3E"/>
    <w:rsid w:val="00E6425A"/>
    <w:rsid w:val="00E65DB1"/>
    <w:rsid w:val="00E669A1"/>
    <w:rsid w:val="00E71CB6"/>
    <w:rsid w:val="00E71D17"/>
    <w:rsid w:val="00E8209E"/>
    <w:rsid w:val="00E82575"/>
    <w:rsid w:val="00E850BB"/>
    <w:rsid w:val="00E870FF"/>
    <w:rsid w:val="00E965FB"/>
    <w:rsid w:val="00EA077F"/>
    <w:rsid w:val="00EB1158"/>
    <w:rsid w:val="00EB2E94"/>
    <w:rsid w:val="00EB4946"/>
    <w:rsid w:val="00EB4DC4"/>
    <w:rsid w:val="00EB59EA"/>
    <w:rsid w:val="00EB6E22"/>
    <w:rsid w:val="00EB7C03"/>
    <w:rsid w:val="00EC54D4"/>
    <w:rsid w:val="00EC59E2"/>
    <w:rsid w:val="00EC634C"/>
    <w:rsid w:val="00EC705B"/>
    <w:rsid w:val="00ED09E8"/>
    <w:rsid w:val="00ED11A7"/>
    <w:rsid w:val="00ED2CA2"/>
    <w:rsid w:val="00ED79EE"/>
    <w:rsid w:val="00EE15F7"/>
    <w:rsid w:val="00EE2422"/>
    <w:rsid w:val="00EE2A47"/>
    <w:rsid w:val="00EE45DC"/>
    <w:rsid w:val="00EE490F"/>
    <w:rsid w:val="00EE6D0F"/>
    <w:rsid w:val="00EF215D"/>
    <w:rsid w:val="00EF2CF8"/>
    <w:rsid w:val="00EF3D41"/>
    <w:rsid w:val="00EF5A7B"/>
    <w:rsid w:val="00EF7447"/>
    <w:rsid w:val="00F01C9F"/>
    <w:rsid w:val="00F04BB1"/>
    <w:rsid w:val="00F06099"/>
    <w:rsid w:val="00F10BAE"/>
    <w:rsid w:val="00F1115F"/>
    <w:rsid w:val="00F112D5"/>
    <w:rsid w:val="00F1192C"/>
    <w:rsid w:val="00F12E8D"/>
    <w:rsid w:val="00F13C53"/>
    <w:rsid w:val="00F14ECC"/>
    <w:rsid w:val="00F153A1"/>
    <w:rsid w:val="00F1581B"/>
    <w:rsid w:val="00F17ACD"/>
    <w:rsid w:val="00F17B25"/>
    <w:rsid w:val="00F21ADE"/>
    <w:rsid w:val="00F22F8D"/>
    <w:rsid w:val="00F25377"/>
    <w:rsid w:val="00F26448"/>
    <w:rsid w:val="00F26B68"/>
    <w:rsid w:val="00F270B6"/>
    <w:rsid w:val="00F3420D"/>
    <w:rsid w:val="00F34FD7"/>
    <w:rsid w:val="00F35373"/>
    <w:rsid w:val="00F376EE"/>
    <w:rsid w:val="00F40392"/>
    <w:rsid w:val="00F40395"/>
    <w:rsid w:val="00F41C10"/>
    <w:rsid w:val="00F41F61"/>
    <w:rsid w:val="00F42B43"/>
    <w:rsid w:val="00F5042E"/>
    <w:rsid w:val="00F50DA8"/>
    <w:rsid w:val="00F512A1"/>
    <w:rsid w:val="00F53259"/>
    <w:rsid w:val="00F5397D"/>
    <w:rsid w:val="00F53A41"/>
    <w:rsid w:val="00F54FBF"/>
    <w:rsid w:val="00F6297A"/>
    <w:rsid w:val="00F62D12"/>
    <w:rsid w:val="00F65B5F"/>
    <w:rsid w:val="00F66094"/>
    <w:rsid w:val="00F67241"/>
    <w:rsid w:val="00F67794"/>
    <w:rsid w:val="00F72ECA"/>
    <w:rsid w:val="00F74C53"/>
    <w:rsid w:val="00F76E03"/>
    <w:rsid w:val="00F801D1"/>
    <w:rsid w:val="00F8057F"/>
    <w:rsid w:val="00F82DF3"/>
    <w:rsid w:val="00F84788"/>
    <w:rsid w:val="00F91C0B"/>
    <w:rsid w:val="00F93BB7"/>
    <w:rsid w:val="00F94048"/>
    <w:rsid w:val="00F950E6"/>
    <w:rsid w:val="00F95D46"/>
    <w:rsid w:val="00F96B44"/>
    <w:rsid w:val="00F96FAF"/>
    <w:rsid w:val="00F97E1C"/>
    <w:rsid w:val="00FA1928"/>
    <w:rsid w:val="00FA3FE6"/>
    <w:rsid w:val="00FA614B"/>
    <w:rsid w:val="00FB09DD"/>
    <w:rsid w:val="00FB45BD"/>
    <w:rsid w:val="00FB6329"/>
    <w:rsid w:val="00FC0167"/>
    <w:rsid w:val="00FC09C6"/>
    <w:rsid w:val="00FC0A59"/>
    <w:rsid w:val="00FC1892"/>
    <w:rsid w:val="00FC402E"/>
    <w:rsid w:val="00FC57DD"/>
    <w:rsid w:val="00FD2BC3"/>
    <w:rsid w:val="00FD7EE5"/>
    <w:rsid w:val="00FE09F4"/>
    <w:rsid w:val="00FE0D3B"/>
    <w:rsid w:val="00FE482F"/>
    <w:rsid w:val="00FE5D2A"/>
    <w:rsid w:val="00FF0ADC"/>
    <w:rsid w:val="00FF2203"/>
    <w:rsid w:val="00FF29C0"/>
    <w:rsid w:val="00FF44E5"/>
    <w:rsid w:val="00FF4F06"/>
    <w:rsid w:val="00FF5A44"/>
    <w:rsid w:val="00FF64DA"/>
    <w:rsid w:val="00FF71C8"/>
    <w:rsid w:val="00FF7517"/>
    <w:rsid w:val="00FF7554"/>
    <w:rsid w:val="02910895"/>
    <w:rsid w:val="0423B80C"/>
    <w:rsid w:val="059393EA"/>
    <w:rsid w:val="05C6920C"/>
    <w:rsid w:val="06883173"/>
    <w:rsid w:val="08F7292F"/>
    <w:rsid w:val="0A49FD77"/>
    <w:rsid w:val="0A767333"/>
    <w:rsid w:val="0B20B15F"/>
    <w:rsid w:val="0B6B6F68"/>
    <w:rsid w:val="0BD1D745"/>
    <w:rsid w:val="0C6CB7ED"/>
    <w:rsid w:val="0C7A4985"/>
    <w:rsid w:val="0C82A346"/>
    <w:rsid w:val="0CA1B5EE"/>
    <w:rsid w:val="0CEE55FA"/>
    <w:rsid w:val="0D003314"/>
    <w:rsid w:val="0E1D5034"/>
    <w:rsid w:val="0E4EDEE7"/>
    <w:rsid w:val="0E6BC434"/>
    <w:rsid w:val="0F2B08D8"/>
    <w:rsid w:val="0FAF5B7A"/>
    <w:rsid w:val="10CE7713"/>
    <w:rsid w:val="10E912B7"/>
    <w:rsid w:val="112B31EF"/>
    <w:rsid w:val="118BDCA9"/>
    <w:rsid w:val="1249089F"/>
    <w:rsid w:val="1365D460"/>
    <w:rsid w:val="1403367F"/>
    <w:rsid w:val="143AB937"/>
    <w:rsid w:val="152B635A"/>
    <w:rsid w:val="1571DDA8"/>
    <w:rsid w:val="15832DB5"/>
    <w:rsid w:val="15B859F3"/>
    <w:rsid w:val="161C711B"/>
    <w:rsid w:val="16B05D7E"/>
    <w:rsid w:val="1706BC50"/>
    <w:rsid w:val="1841D1E3"/>
    <w:rsid w:val="18458B69"/>
    <w:rsid w:val="1A26EA31"/>
    <w:rsid w:val="1BEB324C"/>
    <w:rsid w:val="1C24704B"/>
    <w:rsid w:val="1CC783C3"/>
    <w:rsid w:val="1E3718AE"/>
    <w:rsid w:val="1EA180FF"/>
    <w:rsid w:val="1EBE8DE5"/>
    <w:rsid w:val="1FD731E5"/>
    <w:rsid w:val="20B5010E"/>
    <w:rsid w:val="21730246"/>
    <w:rsid w:val="2173621A"/>
    <w:rsid w:val="2244C72B"/>
    <w:rsid w:val="225EF0FF"/>
    <w:rsid w:val="22B1E24B"/>
    <w:rsid w:val="248484A3"/>
    <w:rsid w:val="25EE17B6"/>
    <w:rsid w:val="2776F58D"/>
    <w:rsid w:val="27C55193"/>
    <w:rsid w:val="28F3C93E"/>
    <w:rsid w:val="298BEB70"/>
    <w:rsid w:val="2A75F49B"/>
    <w:rsid w:val="2AE2C9A2"/>
    <w:rsid w:val="2B08DF45"/>
    <w:rsid w:val="2B7BBD00"/>
    <w:rsid w:val="2BA99ED3"/>
    <w:rsid w:val="2BCBC2D4"/>
    <w:rsid w:val="2C86B031"/>
    <w:rsid w:val="2DAC63A7"/>
    <w:rsid w:val="311D964D"/>
    <w:rsid w:val="3249EBB0"/>
    <w:rsid w:val="33A9A447"/>
    <w:rsid w:val="33CA4E83"/>
    <w:rsid w:val="34BB9FE3"/>
    <w:rsid w:val="355A8FEC"/>
    <w:rsid w:val="36B902E7"/>
    <w:rsid w:val="36C4C7C5"/>
    <w:rsid w:val="3742FEA3"/>
    <w:rsid w:val="375E46B8"/>
    <w:rsid w:val="37B0D6E9"/>
    <w:rsid w:val="3837C647"/>
    <w:rsid w:val="39D396A8"/>
    <w:rsid w:val="3AE631B1"/>
    <w:rsid w:val="3BFAFEB7"/>
    <w:rsid w:val="3C10F189"/>
    <w:rsid w:val="3C1F9E69"/>
    <w:rsid w:val="3CE7D8F2"/>
    <w:rsid w:val="3D101590"/>
    <w:rsid w:val="3E01A772"/>
    <w:rsid w:val="40572DEF"/>
    <w:rsid w:val="40590D73"/>
    <w:rsid w:val="40C0BCEA"/>
    <w:rsid w:val="42C92B4F"/>
    <w:rsid w:val="43A9D692"/>
    <w:rsid w:val="46157131"/>
    <w:rsid w:val="4638DD8C"/>
    <w:rsid w:val="485BEAB2"/>
    <w:rsid w:val="495E0440"/>
    <w:rsid w:val="4A9F2403"/>
    <w:rsid w:val="4B7DA306"/>
    <w:rsid w:val="4DA1BF20"/>
    <w:rsid w:val="4DB1E237"/>
    <w:rsid w:val="4E2C77F4"/>
    <w:rsid w:val="4EABCB92"/>
    <w:rsid w:val="4FFF13D3"/>
    <w:rsid w:val="500E7AE6"/>
    <w:rsid w:val="5014E779"/>
    <w:rsid w:val="502D787E"/>
    <w:rsid w:val="503B51B0"/>
    <w:rsid w:val="5061E395"/>
    <w:rsid w:val="50B0452E"/>
    <w:rsid w:val="55E48C17"/>
    <w:rsid w:val="592502F3"/>
    <w:rsid w:val="5953AA03"/>
    <w:rsid w:val="59B9C88C"/>
    <w:rsid w:val="5A136F92"/>
    <w:rsid w:val="5A4F62CB"/>
    <w:rsid w:val="5BF7B8FB"/>
    <w:rsid w:val="5C383B55"/>
    <w:rsid w:val="5D20F442"/>
    <w:rsid w:val="5DA6EF1A"/>
    <w:rsid w:val="5DF1E1F6"/>
    <w:rsid w:val="5EA72258"/>
    <w:rsid w:val="5F0C3476"/>
    <w:rsid w:val="6082E104"/>
    <w:rsid w:val="663261F0"/>
    <w:rsid w:val="673AD910"/>
    <w:rsid w:val="67C7DC0E"/>
    <w:rsid w:val="67E9BB3F"/>
    <w:rsid w:val="69185E3E"/>
    <w:rsid w:val="6B7376F1"/>
    <w:rsid w:val="6D131C15"/>
    <w:rsid w:val="6D70DDBF"/>
    <w:rsid w:val="6DEB0514"/>
    <w:rsid w:val="6E7A0AA0"/>
    <w:rsid w:val="6EE7DE56"/>
    <w:rsid w:val="6F17A1DD"/>
    <w:rsid w:val="6F4658E9"/>
    <w:rsid w:val="71B5D609"/>
    <w:rsid w:val="727D9F30"/>
    <w:rsid w:val="728BA9F8"/>
    <w:rsid w:val="72AC2BFF"/>
    <w:rsid w:val="74B5A1AF"/>
    <w:rsid w:val="7502A11F"/>
    <w:rsid w:val="754F3963"/>
    <w:rsid w:val="76913968"/>
    <w:rsid w:val="76EA0629"/>
    <w:rsid w:val="77485814"/>
    <w:rsid w:val="798910BF"/>
    <w:rsid w:val="798912D2"/>
    <w:rsid w:val="798E1E4B"/>
    <w:rsid w:val="7A7138AA"/>
    <w:rsid w:val="7CDE30B8"/>
    <w:rsid w:val="7D1D782D"/>
    <w:rsid w:val="7DB47687"/>
    <w:rsid w:val="7E41B2D1"/>
    <w:rsid w:val="7E5B56B3"/>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67C0CD12-475B-45B4-894C-02A60BC51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788"/>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qFormat/>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character" w:styleId="Mention">
    <w:name w:val="Mention"/>
    <w:basedOn w:val="DefaultParagraphFont"/>
    <w:uiPriority w:val="99"/>
    <w:unhideWhenUsed/>
    <w:rsid w:val="004B5459"/>
    <w:rPr>
      <w:color w:val="2B579A"/>
      <w:shd w:val="clear" w:color="auto" w:fill="E1DFDD"/>
    </w:rPr>
  </w:style>
  <w:style w:type="character" w:customStyle="1" w:styleId="spellingerror">
    <w:name w:val="spellingerror"/>
    <w:basedOn w:val="DefaultParagraphFont"/>
    <w:rsid w:val="00EC54D4"/>
  </w:style>
  <w:style w:type="character" w:customStyle="1" w:styleId="TANChar">
    <w:name w:val="TAN Char"/>
    <w:link w:val="TAN"/>
    <w:qFormat/>
    <w:rsid w:val="00F34FD7"/>
    <w:rPr>
      <w:rFonts w:ascii="Arial" w:hAnsi="Arial"/>
      <w:sz w:val="18"/>
    </w:rPr>
  </w:style>
  <w:style w:type="character" w:customStyle="1" w:styleId="B1Char">
    <w:name w:val="B1 Char"/>
    <w:link w:val="B1"/>
    <w:rsid w:val="00F82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5870">
      <w:bodyDiv w:val="1"/>
      <w:marLeft w:val="0"/>
      <w:marRight w:val="0"/>
      <w:marTop w:val="0"/>
      <w:marBottom w:val="0"/>
      <w:divBdr>
        <w:top w:val="none" w:sz="0" w:space="0" w:color="auto"/>
        <w:left w:val="none" w:sz="0" w:space="0" w:color="auto"/>
        <w:bottom w:val="none" w:sz="0" w:space="0" w:color="auto"/>
        <w:right w:val="none" w:sz="0" w:space="0" w:color="auto"/>
      </w:divBdr>
    </w:div>
    <w:div w:id="33115420">
      <w:bodyDiv w:val="1"/>
      <w:marLeft w:val="0"/>
      <w:marRight w:val="0"/>
      <w:marTop w:val="0"/>
      <w:marBottom w:val="0"/>
      <w:divBdr>
        <w:top w:val="none" w:sz="0" w:space="0" w:color="auto"/>
        <w:left w:val="none" w:sz="0" w:space="0" w:color="auto"/>
        <w:bottom w:val="none" w:sz="0" w:space="0" w:color="auto"/>
        <w:right w:val="none" w:sz="0" w:space="0" w:color="auto"/>
      </w:divBdr>
    </w:div>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251087946">
      <w:bodyDiv w:val="1"/>
      <w:marLeft w:val="0"/>
      <w:marRight w:val="0"/>
      <w:marTop w:val="0"/>
      <w:marBottom w:val="0"/>
      <w:divBdr>
        <w:top w:val="none" w:sz="0" w:space="0" w:color="auto"/>
        <w:left w:val="none" w:sz="0" w:space="0" w:color="auto"/>
        <w:bottom w:val="none" w:sz="0" w:space="0" w:color="auto"/>
        <w:right w:val="none" w:sz="0" w:space="0" w:color="auto"/>
      </w:divBdr>
      <w:divsChild>
        <w:div w:id="1663466628">
          <w:marLeft w:val="0"/>
          <w:marRight w:val="0"/>
          <w:marTop w:val="0"/>
          <w:marBottom w:val="0"/>
          <w:divBdr>
            <w:top w:val="none" w:sz="0" w:space="0" w:color="auto"/>
            <w:left w:val="none" w:sz="0" w:space="0" w:color="auto"/>
            <w:bottom w:val="none" w:sz="0" w:space="0" w:color="auto"/>
            <w:right w:val="none" w:sz="0" w:space="0" w:color="auto"/>
          </w:divBdr>
        </w:div>
      </w:divsChild>
    </w:div>
    <w:div w:id="263850245">
      <w:bodyDiv w:val="1"/>
      <w:marLeft w:val="0"/>
      <w:marRight w:val="0"/>
      <w:marTop w:val="0"/>
      <w:marBottom w:val="0"/>
      <w:divBdr>
        <w:top w:val="none" w:sz="0" w:space="0" w:color="auto"/>
        <w:left w:val="none" w:sz="0" w:space="0" w:color="auto"/>
        <w:bottom w:val="none" w:sz="0" w:space="0" w:color="auto"/>
        <w:right w:val="none" w:sz="0" w:space="0" w:color="auto"/>
      </w:divBdr>
    </w:div>
    <w:div w:id="319042192">
      <w:bodyDiv w:val="1"/>
      <w:marLeft w:val="0"/>
      <w:marRight w:val="0"/>
      <w:marTop w:val="0"/>
      <w:marBottom w:val="0"/>
      <w:divBdr>
        <w:top w:val="none" w:sz="0" w:space="0" w:color="auto"/>
        <w:left w:val="none" w:sz="0" w:space="0" w:color="auto"/>
        <w:bottom w:val="none" w:sz="0" w:space="0" w:color="auto"/>
        <w:right w:val="none" w:sz="0" w:space="0" w:color="auto"/>
      </w:divBdr>
    </w:div>
    <w:div w:id="377780288">
      <w:bodyDiv w:val="1"/>
      <w:marLeft w:val="0"/>
      <w:marRight w:val="0"/>
      <w:marTop w:val="0"/>
      <w:marBottom w:val="0"/>
      <w:divBdr>
        <w:top w:val="none" w:sz="0" w:space="0" w:color="auto"/>
        <w:left w:val="none" w:sz="0" w:space="0" w:color="auto"/>
        <w:bottom w:val="none" w:sz="0" w:space="0" w:color="auto"/>
        <w:right w:val="none" w:sz="0" w:space="0" w:color="auto"/>
      </w:divBdr>
    </w:div>
    <w:div w:id="433012447">
      <w:bodyDiv w:val="1"/>
      <w:marLeft w:val="0"/>
      <w:marRight w:val="0"/>
      <w:marTop w:val="0"/>
      <w:marBottom w:val="0"/>
      <w:divBdr>
        <w:top w:val="none" w:sz="0" w:space="0" w:color="auto"/>
        <w:left w:val="none" w:sz="0" w:space="0" w:color="auto"/>
        <w:bottom w:val="none" w:sz="0" w:space="0" w:color="auto"/>
        <w:right w:val="none" w:sz="0" w:space="0" w:color="auto"/>
      </w:divBdr>
      <w:divsChild>
        <w:div w:id="1437673777">
          <w:marLeft w:val="0"/>
          <w:marRight w:val="0"/>
          <w:marTop w:val="0"/>
          <w:marBottom w:val="0"/>
          <w:divBdr>
            <w:top w:val="none" w:sz="0" w:space="0" w:color="auto"/>
            <w:left w:val="none" w:sz="0" w:space="0" w:color="auto"/>
            <w:bottom w:val="none" w:sz="0" w:space="0" w:color="auto"/>
            <w:right w:val="none" w:sz="0" w:space="0" w:color="auto"/>
          </w:divBdr>
          <w:divsChild>
            <w:div w:id="810513175">
              <w:marLeft w:val="0"/>
              <w:marRight w:val="0"/>
              <w:marTop w:val="0"/>
              <w:marBottom w:val="0"/>
              <w:divBdr>
                <w:top w:val="none" w:sz="0" w:space="0" w:color="auto"/>
                <w:left w:val="none" w:sz="0" w:space="0" w:color="auto"/>
                <w:bottom w:val="none" w:sz="0" w:space="0" w:color="auto"/>
                <w:right w:val="none" w:sz="0" w:space="0" w:color="auto"/>
              </w:divBdr>
            </w:div>
            <w:div w:id="957371143">
              <w:marLeft w:val="0"/>
              <w:marRight w:val="0"/>
              <w:marTop w:val="0"/>
              <w:marBottom w:val="0"/>
              <w:divBdr>
                <w:top w:val="none" w:sz="0" w:space="0" w:color="auto"/>
                <w:left w:val="none" w:sz="0" w:space="0" w:color="auto"/>
                <w:bottom w:val="none" w:sz="0" w:space="0" w:color="auto"/>
                <w:right w:val="none" w:sz="0" w:space="0" w:color="auto"/>
              </w:divBdr>
            </w:div>
            <w:div w:id="1501697058">
              <w:marLeft w:val="0"/>
              <w:marRight w:val="0"/>
              <w:marTop w:val="0"/>
              <w:marBottom w:val="0"/>
              <w:divBdr>
                <w:top w:val="none" w:sz="0" w:space="0" w:color="auto"/>
                <w:left w:val="none" w:sz="0" w:space="0" w:color="auto"/>
                <w:bottom w:val="none" w:sz="0" w:space="0" w:color="auto"/>
                <w:right w:val="none" w:sz="0" w:space="0" w:color="auto"/>
              </w:divBdr>
            </w:div>
            <w:div w:id="2083748369">
              <w:marLeft w:val="0"/>
              <w:marRight w:val="0"/>
              <w:marTop w:val="0"/>
              <w:marBottom w:val="0"/>
              <w:divBdr>
                <w:top w:val="none" w:sz="0" w:space="0" w:color="auto"/>
                <w:left w:val="none" w:sz="0" w:space="0" w:color="auto"/>
                <w:bottom w:val="none" w:sz="0" w:space="0" w:color="auto"/>
                <w:right w:val="none" w:sz="0" w:space="0" w:color="auto"/>
              </w:divBdr>
            </w:div>
          </w:divsChild>
        </w:div>
        <w:div w:id="2060204897">
          <w:marLeft w:val="0"/>
          <w:marRight w:val="0"/>
          <w:marTop w:val="0"/>
          <w:marBottom w:val="0"/>
          <w:divBdr>
            <w:top w:val="none" w:sz="0" w:space="0" w:color="auto"/>
            <w:left w:val="none" w:sz="0" w:space="0" w:color="auto"/>
            <w:bottom w:val="none" w:sz="0" w:space="0" w:color="auto"/>
            <w:right w:val="none" w:sz="0" w:space="0" w:color="auto"/>
          </w:divBdr>
          <w:divsChild>
            <w:div w:id="982006646">
              <w:marLeft w:val="0"/>
              <w:marRight w:val="0"/>
              <w:marTop w:val="0"/>
              <w:marBottom w:val="0"/>
              <w:divBdr>
                <w:top w:val="none" w:sz="0" w:space="0" w:color="auto"/>
                <w:left w:val="none" w:sz="0" w:space="0" w:color="auto"/>
                <w:bottom w:val="none" w:sz="0" w:space="0" w:color="auto"/>
                <w:right w:val="none" w:sz="0" w:space="0" w:color="auto"/>
              </w:divBdr>
            </w:div>
            <w:div w:id="1545485192">
              <w:marLeft w:val="0"/>
              <w:marRight w:val="0"/>
              <w:marTop w:val="0"/>
              <w:marBottom w:val="0"/>
              <w:divBdr>
                <w:top w:val="none" w:sz="0" w:space="0" w:color="auto"/>
                <w:left w:val="none" w:sz="0" w:space="0" w:color="auto"/>
                <w:bottom w:val="none" w:sz="0" w:space="0" w:color="auto"/>
                <w:right w:val="none" w:sz="0" w:space="0" w:color="auto"/>
              </w:divBdr>
            </w:div>
            <w:div w:id="171129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14033">
      <w:bodyDiv w:val="1"/>
      <w:marLeft w:val="0"/>
      <w:marRight w:val="0"/>
      <w:marTop w:val="0"/>
      <w:marBottom w:val="0"/>
      <w:divBdr>
        <w:top w:val="none" w:sz="0" w:space="0" w:color="auto"/>
        <w:left w:val="none" w:sz="0" w:space="0" w:color="auto"/>
        <w:bottom w:val="none" w:sz="0" w:space="0" w:color="auto"/>
        <w:right w:val="none" w:sz="0" w:space="0" w:color="auto"/>
      </w:divBdr>
    </w:div>
    <w:div w:id="492766027">
      <w:bodyDiv w:val="1"/>
      <w:marLeft w:val="0"/>
      <w:marRight w:val="0"/>
      <w:marTop w:val="0"/>
      <w:marBottom w:val="0"/>
      <w:divBdr>
        <w:top w:val="none" w:sz="0" w:space="0" w:color="auto"/>
        <w:left w:val="none" w:sz="0" w:space="0" w:color="auto"/>
        <w:bottom w:val="none" w:sz="0" w:space="0" w:color="auto"/>
        <w:right w:val="none" w:sz="0" w:space="0" w:color="auto"/>
      </w:divBdr>
    </w:div>
    <w:div w:id="578370004">
      <w:bodyDiv w:val="1"/>
      <w:marLeft w:val="0"/>
      <w:marRight w:val="0"/>
      <w:marTop w:val="0"/>
      <w:marBottom w:val="0"/>
      <w:divBdr>
        <w:top w:val="none" w:sz="0" w:space="0" w:color="auto"/>
        <w:left w:val="none" w:sz="0" w:space="0" w:color="auto"/>
        <w:bottom w:val="none" w:sz="0" w:space="0" w:color="auto"/>
        <w:right w:val="none" w:sz="0" w:space="0" w:color="auto"/>
      </w:divBdr>
    </w:div>
    <w:div w:id="580332173">
      <w:bodyDiv w:val="1"/>
      <w:marLeft w:val="0"/>
      <w:marRight w:val="0"/>
      <w:marTop w:val="0"/>
      <w:marBottom w:val="0"/>
      <w:divBdr>
        <w:top w:val="none" w:sz="0" w:space="0" w:color="auto"/>
        <w:left w:val="none" w:sz="0" w:space="0" w:color="auto"/>
        <w:bottom w:val="none" w:sz="0" w:space="0" w:color="auto"/>
        <w:right w:val="none" w:sz="0" w:space="0" w:color="auto"/>
      </w:divBdr>
    </w:div>
    <w:div w:id="599681931">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77001222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3606674">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949976336">
      <w:bodyDiv w:val="1"/>
      <w:marLeft w:val="0"/>
      <w:marRight w:val="0"/>
      <w:marTop w:val="0"/>
      <w:marBottom w:val="0"/>
      <w:divBdr>
        <w:top w:val="none" w:sz="0" w:space="0" w:color="auto"/>
        <w:left w:val="none" w:sz="0" w:space="0" w:color="auto"/>
        <w:bottom w:val="none" w:sz="0" w:space="0" w:color="auto"/>
        <w:right w:val="none" w:sz="0" w:space="0" w:color="auto"/>
      </w:divBdr>
      <w:divsChild>
        <w:div w:id="173151026">
          <w:marLeft w:val="0"/>
          <w:marRight w:val="0"/>
          <w:marTop w:val="0"/>
          <w:marBottom w:val="0"/>
          <w:divBdr>
            <w:top w:val="none" w:sz="0" w:space="0" w:color="auto"/>
            <w:left w:val="none" w:sz="0" w:space="0" w:color="auto"/>
            <w:bottom w:val="none" w:sz="0" w:space="0" w:color="auto"/>
            <w:right w:val="none" w:sz="0" w:space="0" w:color="auto"/>
          </w:divBdr>
        </w:div>
        <w:div w:id="1906257534">
          <w:marLeft w:val="0"/>
          <w:marRight w:val="0"/>
          <w:marTop w:val="0"/>
          <w:marBottom w:val="0"/>
          <w:divBdr>
            <w:top w:val="none" w:sz="0" w:space="0" w:color="auto"/>
            <w:left w:val="none" w:sz="0" w:space="0" w:color="auto"/>
            <w:bottom w:val="none" w:sz="0" w:space="0" w:color="auto"/>
            <w:right w:val="none" w:sz="0" w:space="0" w:color="auto"/>
          </w:divBdr>
        </w:div>
      </w:divsChild>
    </w:div>
    <w:div w:id="983312986">
      <w:bodyDiv w:val="1"/>
      <w:marLeft w:val="0"/>
      <w:marRight w:val="0"/>
      <w:marTop w:val="0"/>
      <w:marBottom w:val="0"/>
      <w:divBdr>
        <w:top w:val="none" w:sz="0" w:space="0" w:color="auto"/>
        <w:left w:val="none" w:sz="0" w:space="0" w:color="auto"/>
        <w:bottom w:val="none" w:sz="0" w:space="0" w:color="auto"/>
        <w:right w:val="none" w:sz="0" w:space="0" w:color="auto"/>
      </w:divBdr>
    </w:div>
    <w:div w:id="1029843637">
      <w:bodyDiv w:val="1"/>
      <w:marLeft w:val="0"/>
      <w:marRight w:val="0"/>
      <w:marTop w:val="0"/>
      <w:marBottom w:val="0"/>
      <w:divBdr>
        <w:top w:val="none" w:sz="0" w:space="0" w:color="auto"/>
        <w:left w:val="none" w:sz="0" w:space="0" w:color="auto"/>
        <w:bottom w:val="none" w:sz="0" w:space="0" w:color="auto"/>
        <w:right w:val="none" w:sz="0" w:space="0" w:color="auto"/>
      </w:divBdr>
    </w:div>
    <w:div w:id="1228110659">
      <w:bodyDiv w:val="1"/>
      <w:marLeft w:val="0"/>
      <w:marRight w:val="0"/>
      <w:marTop w:val="0"/>
      <w:marBottom w:val="0"/>
      <w:divBdr>
        <w:top w:val="none" w:sz="0" w:space="0" w:color="auto"/>
        <w:left w:val="none" w:sz="0" w:space="0" w:color="auto"/>
        <w:bottom w:val="none" w:sz="0" w:space="0" w:color="auto"/>
        <w:right w:val="none" w:sz="0" w:space="0" w:color="auto"/>
      </w:divBdr>
      <w:divsChild>
        <w:div w:id="33390075">
          <w:marLeft w:val="1080"/>
          <w:marRight w:val="0"/>
          <w:marTop w:val="100"/>
          <w:marBottom w:val="0"/>
          <w:divBdr>
            <w:top w:val="none" w:sz="0" w:space="0" w:color="auto"/>
            <w:left w:val="none" w:sz="0" w:space="0" w:color="auto"/>
            <w:bottom w:val="none" w:sz="0" w:space="0" w:color="auto"/>
            <w:right w:val="none" w:sz="0" w:space="0" w:color="auto"/>
          </w:divBdr>
        </w:div>
        <w:div w:id="484779393">
          <w:marLeft w:val="1800"/>
          <w:marRight w:val="0"/>
          <w:marTop w:val="100"/>
          <w:marBottom w:val="0"/>
          <w:divBdr>
            <w:top w:val="none" w:sz="0" w:space="0" w:color="auto"/>
            <w:left w:val="none" w:sz="0" w:space="0" w:color="auto"/>
            <w:bottom w:val="none" w:sz="0" w:space="0" w:color="auto"/>
            <w:right w:val="none" w:sz="0" w:space="0" w:color="auto"/>
          </w:divBdr>
        </w:div>
        <w:div w:id="1951351684">
          <w:marLeft w:val="360"/>
          <w:marRight w:val="0"/>
          <w:marTop w:val="200"/>
          <w:marBottom w:val="0"/>
          <w:divBdr>
            <w:top w:val="none" w:sz="0" w:space="0" w:color="auto"/>
            <w:left w:val="none" w:sz="0" w:space="0" w:color="auto"/>
            <w:bottom w:val="none" w:sz="0" w:space="0" w:color="auto"/>
            <w:right w:val="none" w:sz="0" w:space="0" w:color="auto"/>
          </w:divBdr>
        </w:div>
      </w:divsChild>
    </w:div>
    <w:div w:id="1283881240">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407920230">
      <w:bodyDiv w:val="1"/>
      <w:marLeft w:val="0"/>
      <w:marRight w:val="0"/>
      <w:marTop w:val="0"/>
      <w:marBottom w:val="0"/>
      <w:divBdr>
        <w:top w:val="none" w:sz="0" w:space="0" w:color="auto"/>
        <w:left w:val="none" w:sz="0" w:space="0" w:color="auto"/>
        <w:bottom w:val="none" w:sz="0" w:space="0" w:color="auto"/>
        <w:right w:val="none" w:sz="0" w:space="0" w:color="auto"/>
      </w:divBdr>
    </w:div>
    <w:div w:id="1428380683">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675839869">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48784258">
      <w:bodyDiv w:val="1"/>
      <w:marLeft w:val="0"/>
      <w:marRight w:val="0"/>
      <w:marTop w:val="0"/>
      <w:marBottom w:val="0"/>
      <w:divBdr>
        <w:top w:val="none" w:sz="0" w:space="0" w:color="auto"/>
        <w:left w:val="none" w:sz="0" w:space="0" w:color="auto"/>
        <w:bottom w:val="none" w:sz="0" w:space="0" w:color="auto"/>
        <w:right w:val="none" w:sz="0" w:space="0" w:color="auto"/>
      </w:divBdr>
    </w:div>
    <w:div w:id="1879273097">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215613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 w:id="2088770810">
      <w:bodyDiv w:val="1"/>
      <w:marLeft w:val="0"/>
      <w:marRight w:val="0"/>
      <w:marTop w:val="0"/>
      <w:marBottom w:val="0"/>
      <w:divBdr>
        <w:top w:val="none" w:sz="0" w:space="0" w:color="auto"/>
        <w:left w:val="none" w:sz="0" w:space="0" w:color="auto"/>
        <w:bottom w:val="none" w:sz="0" w:space="0" w:color="auto"/>
        <w:right w:val="none" w:sz="0" w:space="0" w:color="auto"/>
      </w:divBdr>
    </w:div>
    <w:div w:id="2113041412">
      <w:bodyDiv w:val="1"/>
      <w:marLeft w:val="0"/>
      <w:marRight w:val="0"/>
      <w:marTop w:val="0"/>
      <w:marBottom w:val="0"/>
      <w:divBdr>
        <w:top w:val="none" w:sz="0" w:space="0" w:color="auto"/>
        <w:left w:val="none" w:sz="0" w:space="0" w:color="auto"/>
        <w:bottom w:val="none" w:sz="0" w:space="0" w:color="auto"/>
        <w:right w:val="none" w:sz="0" w:space="0" w:color="auto"/>
      </w:divBdr>
    </w:div>
    <w:div w:id="21400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5AIRPNAIUNRU-1328258698-26725</_dlc_DocId>
    <_dlc_DocIdUrl xmlns="71c5aaf6-e6ce-465b-b873-5148d2a4c105">
      <Url>https://nokia.sharepoint.com/sites/c5g/5gradio/_layouts/15/DocIdRedir.aspx?ID=5AIRPNAIUNRU-1328258698-26725</Url>
      <Description>5AIRPNAIUNRU-1328258698-26725</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E8588FA-E4E4-492F-97F8-16F760782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3.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4.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5.xml><?xml version="1.0" encoding="utf-8"?>
<ds:datastoreItem xmlns:ds="http://schemas.openxmlformats.org/officeDocument/2006/customXml" ds:itemID="{F2B9A751-9B6B-4615-929C-24E91304E62C}">
  <ds:schemaRefs>
    <ds:schemaRef ds:uri="http://purl.org/dc/elements/1.1/"/>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 ds:uri="0b6aed8e-0313-4d17-80ff-d0e5da4931c5"/>
    <ds:schemaRef ds:uri="3b34c8f0-1ef5-4d1e-bb66-517ce7fe7356"/>
    <ds:schemaRef ds:uri="71c5aaf6-e6ce-465b-b873-5148d2a4c105"/>
    <ds:schemaRef ds:uri="http://purl.org/dc/dcmitype/"/>
  </ds:schemaRefs>
</ds:datastoreItem>
</file>

<file path=customXml/itemProps6.xml><?xml version="1.0" encoding="utf-8"?>
<ds:datastoreItem xmlns:ds="http://schemas.openxmlformats.org/officeDocument/2006/customXml" ds:itemID="{B3067C56-80D2-415B-A011-F3AC310ABA8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3604</Words>
  <Characters>18035</Characters>
  <Application>Microsoft Office Word</Application>
  <DocSecurity>0</DocSecurity>
  <Lines>150</Lines>
  <Paragraphs>43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Johannes Hejselbaek (Nokia)</cp:lastModifiedBy>
  <cp:revision>366</cp:revision>
  <cp:lastPrinted>2002-04-26T13:10:00Z</cp:lastPrinted>
  <dcterms:created xsi:type="dcterms:W3CDTF">2023-05-04T12:26:00Z</dcterms:created>
  <dcterms:modified xsi:type="dcterms:W3CDTF">2023-09-27T17:37:00Z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9661b17a-35ad-407d-97f2-f14366535f49</vt:lpwstr>
  </property>
  <property fmtid="{D5CDD505-2E9C-101B-9397-08002B2CF9AE}" pid="4" name="MediaServiceImageTags">
    <vt:lpwstr/>
  </property>
</Properties>
</file>